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8FA9F9" w14:textId="77777777" w:rsidR="00881D8E" w:rsidRDefault="003B0A9B" w:rsidP="00881D8E">
      <w:pPr>
        <w:pStyle w:val="NormalBold"/>
        <w:jc w:val="center"/>
        <w:rPr>
          <w:sz w:val="28"/>
          <w:szCs w:val="28"/>
        </w:rPr>
      </w:pPr>
      <w:r>
        <w:pict w14:anchorId="69C110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r w:rsidR="00881D8E">
        <w:rPr>
          <w:sz w:val="28"/>
          <w:szCs w:val="28"/>
        </w:rPr>
        <w:t>OCR Level 1 in IT User Skills ITQ</w:t>
      </w:r>
    </w:p>
    <w:p w14:paraId="0078A8DA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2FF25C2F" w14:textId="77777777" w:rsidR="000D0160" w:rsidRPr="005D7D70" w:rsidRDefault="000D0160" w:rsidP="000D0160">
      <w:pPr>
        <w:pStyle w:val="NormalBold"/>
        <w:jc w:val="center"/>
        <w:rPr>
          <w:sz w:val="28"/>
          <w:szCs w:val="28"/>
        </w:rPr>
      </w:pPr>
      <w:r w:rsidRPr="005D7D70">
        <w:rPr>
          <w:sz w:val="28"/>
          <w:szCs w:val="28"/>
        </w:rPr>
        <w:t>Unit 15: Using Collaborative Technologies Level 1 (Credit Value 3)</w:t>
      </w:r>
    </w:p>
    <w:p w14:paraId="7FC73842" w14:textId="77777777" w:rsidR="00686F7D" w:rsidRPr="00EA5EAC" w:rsidRDefault="00686F7D" w:rsidP="00DD15CB">
      <w:pPr>
        <w:pStyle w:val="NormalBold"/>
        <w:jc w:val="center"/>
        <w:rPr>
          <w:sz w:val="28"/>
          <w:szCs w:val="28"/>
        </w:rPr>
      </w:pPr>
    </w:p>
    <w:p w14:paraId="18C648BB" w14:textId="77777777" w:rsidR="00CF0CC0" w:rsidRDefault="00CF0CC0" w:rsidP="00CF0CC0">
      <w:pPr>
        <w:rPr>
          <w:bCs/>
          <w:sz w:val="16"/>
        </w:rPr>
      </w:pPr>
    </w:p>
    <w:p w14:paraId="09E0FCD6" w14:textId="77777777" w:rsidR="00EA5EAC" w:rsidRDefault="00EA5EAC" w:rsidP="00CF0CC0">
      <w:pPr>
        <w:rPr>
          <w:bCs/>
          <w:sz w:val="16"/>
        </w:rPr>
      </w:pPr>
    </w:p>
    <w:p w14:paraId="17505B7C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3561A4" w14:paraId="04125A29" w14:textId="77777777" w:rsidTr="003561A4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2714D" w14:textId="77777777" w:rsidR="00EF4ABA" w:rsidRPr="00864DE3" w:rsidRDefault="00EF4ABA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864DE3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0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45154DE" w14:textId="77777777" w:rsidR="00EF4ABA" w:rsidRPr="00864DE3" w:rsidRDefault="00881D8E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0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17D79" w14:textId="77777777" w:rsidR="00EF4ABA" w:rsidRPr="003561A4" w:rsidRDefault="00EF4ABA" w:rsidP="003561A4">
            <w:pPr>
              <w:pStyle w:val="Normal1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77279" w14:textId="77777777" w:rsidR="00EF4ABA" w:rsidRPr="00864DE3" w:rsidRDefault="00EF4ABA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864DE3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ADF5025" w14:textId="77777777" w:rsidR="00EF4ABA" w:rsidRPr="003561A4" w:rsidRDefault="00881D8E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4F198BA5" w14:textId="77777777" w:rsidR="00CF0CC0" w:rsidRDefault="00CF0CC0" w:rsidP="00CF0CC0">
      <w:pPr>
        <w:pStyle w:val="Normal1"/>
      </w:pPr>
    </w:p>
    <w:p w14:paraId="220F0DFD" w14:textId="77777777" w:rsidR="0090659A" w:rsidRDefault="0090659A" w:rsidP="00CF0CC0">
      <w:pPr>
        <w:pStyle w:val="Normal1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36985C9B" w14:textId="77777777" w:rsidR="00CF0846" w:rsidRDefault="00CF0846" w:rsidP="005A1415">
      <w:pPr>
        <w:pStyle w:val="Normal1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0E257AE8" w14:textId="77777777" w:rsidR="00CF0846" w:rsidRDefault="00CF0846" w:rsidP="005A1415">
      <w:pPr>
        <w:pStyle w:val="Normal1"/>
      </w:pPr>
    </w:p>
    <w:p w14:paraId="4EE8CC87" w14:textId="77777777" w:rsidR="00CF0846" w:rsidRDefault="00CF0846" w:rsidP="005A1415">
      <w:pPr>
        <w:pStyle w:val="Normal1"/>
      </w:pPr>
      <w:r>
        <w:t xml:space="preserve">Centre assessors </w:t>
      </w:r>
      <w:r>
        <w:rPr>
          <w:b/>
        </w:rPr>
        <w:t>must</w:t>
      </w:r>
      <w:r>
        <w:t xml:space="preserve"> assess the candidate’s work prior to submission.</w:t>
      </w:r>
    </w:p>
    <w:p w14:paraId="53FB445D" w14:textId="77777777" w:rsidR="00CF0846" w:rsidRDefault="00CF0846" w:rsidP="005A1415">
      <w:pPr>
        <w:pStyle w:val="Normal1"/>
      </w:pPr>
    </w:p>
    <w:p w14:paraId="697A7E25" w14:textId="77777777" w:rsidR="00CF0846" w:rsidRDefault="00CF0846" w:rsidP="005A1415">
      <w:pPr>
        <w:pStyle w:val="Normal1"/>
      </w:pPr>
      <w:r>
        <w:t>Only units that have been achieved should be submitted for moderation.</w:t>
      </w:r>
    </w:p>
    <w:p w14:paraId="1B4653E5" w14:textId="77777777" w:rsidR="00CF0846" w:rsidRDefault="00CF0846" w:rsidP="00CF0846">
      <w:pPr>
        <w:rPr>
          <w:sz w:val="22"/>
        </w:rPr>
      </w:pPr>
    </w:p>
    <w:p w14:paraId="740D34BB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39ACE125" w14:textId="77777777" w:rsidR="00CF0846" w:rsidRPr="00D70932" w:rsidRDefault="00CF0846" w:rsidP="00CF0846"/>
    <w:p w14:paraId="384621FB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E55C87">
        <w:rPr>
          <w:b/>
          <w:bCs/>
          <w:sz w:val="22"/>
          <w:szCs w:val="22"/>
        </w:rPr>
        <w:t>(</w:t>
      </w:r>
      <w:r w:rsidRPr="009E2E5B">
        <w:rPr>
          <w:b/>
          <w:bCs/>
          <w:i/>
          <w:sz w:val="22"/>
          <w:szCs w:val="22"/>
        </w:rPr>
        <w:t>in bold</w:t>
      </w:r>
      <w:r w:rsidR="00A25202" w:rsidRPr="009E2E5B">
        <w:rPr>
          <w:b/>
          <w:bCs/>
          <w:i/>
          <w:sz w:val="22"/>
          <w:szCs w:val="22"/>
        </w:rPr>
        <w:t xml:space="preserve"> italics</w:t>
      </w:r>
      <w:r w:rsidRPr="0054518D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75927658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0ED2F7D9" w14:textId="77777777" w:rsidR="00CF0CC0" w:rsidRPr="001C4E7B" w:rsidRDefault="00030280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  <w: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6CE830DC" w14:textId="77777777" w:rsidTr="00A3241A">
        <w:trPr>
          <w:trHeight w:val="552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7AE645" w14:textId="77777777" w:rsidR="00461787" w:rsidRPr="00A0280C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A0280C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BE0C5DF" w14:textId="77777777" w:rsidR="00461787" w:rsidRPr="00A0280C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A0280C">
              <w:rPr>
                <w:b/>
                <w:sz w:val="22"/>
                <w:szCs w:val="22"/>
              </w:rPr>
              <w:t>Evidence</w:t>
            </w:r>
            <w:r w:rsidRPr="00A0280C">
              <w:rPr>
                <w:b/>
                <w:i/>
                <w:sz w:val="22"/>
                <w:szCs w:val="22"/>
              </w:rPr>
              <w:t xml:space="preserve"> </w:t>
            </w:r>
            <w:r w:rsidRPr="00A0280C">
              <w:rPr>
                <w:b/>
                <w:sz w:val="22"/>
                <w:szCs w:val="22"/>
              </w:rPr>
              <w:t>Requirements</w:t>
            </w:r>
            <w:r w:rsidRPr="00A0280C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5913EFED" w14:textId="77777777" w:rsidR="00461787" w:rsidRPr="00A0280C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A0280C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794A32" w14:paraId="3D169FD0" w14:textId="77777777" w:rsidTr="001515FB">
        <w:trPr>
          <w:trHeight w:val="194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58FE" w14:textId="77777777" w:rsidR="00794A32" w:rsidRPr="009D1866" w:rsidRDefault="005A1415" w:rsidP="009D1866">
            <w:pPr>
              <w:pStyle w:val="Normal1"/>
              <w:spacing w:before="40" w:after="240"/>
              <w:ind w:left="567" w:hanging="567"/>
              <w:rPr>
                <w:rFonts w:cs="Arial"/>
                <w:b/>
                <w:lang w:val="en-GB" w:eastAsia="en-US"/>
              </w:rPr>
            </w:pPr>
            <w:r w:rsidRPr="009D1866">
              <w:rPr>
                <w:rFonts w:cs="Arial"/>
                <w:b/>
                <w:lang w:val="en-GB" w:eastAsia="en-US"/>
              </w:rPr>
              <w:t>A1</w:t>
            </w:r>
            <w:r w:rsidRPr="009D1866">
              <w:rPr>
                <w:rFonts w:cs="Arial"/>
                <w:b/>
                <w:lang w:val="en-GB" w:eastAsia="en-US"/>
              </w:rPr>
              <w:tab/>
            </w:r>
            <w:r w:rsidR="00794A32" w:rsidRPr="009D1866">
              <w:rPr>
                <w:rFonts w:cs="Arial"/>
                <w:b/>
                <w:lang w:val="en-GB" w:eastAsia="en-US"/>
              </w:rPr>
              <w:t>Stay safe and secure when using collaborative technology.</w:t>
            </w:r>
          </w:p>
          <w:p w14:paraId="090DBF80" w14:textId="77777777" w:rsidR="00794A32" w:rsidRPr="005A1415" w:rsidRDefault="00794A32" w:rsidP="009D1866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5A141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A1.1 </w:t>
            </w:r>
            <w:r w:rsidR="005A1415" w:rsidRPr="005A141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5A141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Follow guidelines for working with collaborative technology </w:t>
            </w:r>
          </w:p>
          <w:p w14:paraId="6F783FF4" w14:textId="77777777" w:rsidR="00794A32" w:rsidRPr="009D1866" w:rsidRDefault="00794A32" w:rsidP="009D1866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A1.2 </w:t>
            </w:r>
            <w:r w:rsidR="005A1415"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>Identify risks in using collaborative technology and why it is important to avoid them</w:t>
            </w:r>
            <w:r w:rsidRPr="005A1415">
              <w:rPr>
                <w:lang w:eastAsia="en-GB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6527" w14:textId="77777777" w:rsidR="00794A32" w:rsidRPr="00E55C87" w:rsidRDefault="00794A32" w:rsidP="00794A32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  <w:r w:rsidRPr="00E55C87">
              <w:rPr>
                <w:b/>
                <w:i/>
                <w:sz w:val="22"/>
                <w:szCs w:val="22"/>
              </w:rPr>
              <w:t xml:space="preserve">A1.1 &amp; </w:t>
            </w:r>
            <w:proofErr w:type="gramStart"/>
            <w:r w:rsidRPr="00E55C87">
              <w:rPr>
                <w:b/>
                <w:i/>
                <w:sz w:val="22"/>
                <w:szCs w:val="22"/>
              </w:rPr>
              <w:t xml:space="preserve">1.2 </w:t>
            </w:r>
            <w:r w:rsidR="0076655F">
              <w:rPr>
                <w:b/>
                <w:i/>
                <w:sz w:val="22"/>
                <w:szCs w:val="22"/>
              </w:rPr>
              <w:t xml:space="preserve"> </w:t>
            </w:r>
            <w:r w:rsidR="00192788">
              <w:rPr>
                <w:b/>
                <w:i/>
                <w:sz w:val="22"/>
                <w:szCs w:val="22"/>
              </w:rPr>
              <w:t>P</w:t>
            </w:r>
            <w:r w:rsidRPr="00E55C87">
              <w:rPr>
                <w:b/>
                <w:i/>
                <w:sz w:val="22"/>
                <w:szCs w:val="22"/>
              </w:rPr>
              <w:t>resent</w:t>
            </w:r>
            <w:proofErr w:type="gramEnd"/>
            <w:r w:rsidRPr="00E55C87">
              <w:rPr>
                <w:b/>
                <w:i/>
                <w:sz w:val="22"/>
                <w:szCs w:val="22"/>
              </w:rPr>
              <w:t xml:space="preserve"> copies of guidelines </w:t>
            </w:r>
            <w:r w:rsidR="00192788">
              <w:rPr>
                <w:b/>
                <w:i/>
                <w:sz w:val="22"/>
                <w:szCs w:val="22"/>
              </w:rPr>
              <w:t>and also</w:t>
            </w:r>
            <w:r w:rsidRPr="00E55C87">
              <w:rPr>
                <w:b/>
                <w:i/>
                <w:sz w:val="22"/>
                <w:szCs w:val="22"/>
              </w:rPr>
              <w:t xml:space="preserve"> explain which guidelines are relevant to </w:t>
            </w:r>
            <w:r w:rsidR="005F492B">
              <w:rPr>
                <w:b/>
                <w:i/>
                <w:sz w:val="22"/>
                <w:szCs w:val="22"/>
              </w:rPr>
              <w:t>your</w:t>
            </w:r>
            <w:r w:rsidRPr="00E55C87">
              <w:rPr>
                <w:b/>
                <w:i/>
                <w:sz w:val="22"/>
                <w:szCs w:val="22"/>
              </w:rPr>
              <w:t xml:space="preserve"> role and how </w:t>
            </w:r>
            <w:r w:rsidR="005F492B">
              <w:rPr>
                <w:b/>
                <w:i/>
                <w:sz w:val="22"/>
                <w:szCs w:val="22"/>
              </w:rPr>
              <w:t>you</w:t>
            </w:r>
            <w:r w:rsidRPr="00E55C87">
              <w:rPr>
                <w:b/>
                <w:i/>
                <w:sz w:val="22"/>
                <w:szCs w:val="22"/>
              </w:rPr>
              <w:t xml:space="preserve"> ensure compliance.  </w:t>
            </w:r>
            <w:r w:rsidR="005F492B">
              <w:rPr>
                <w:b/>
                <w:i/>
                <w:sz w:val="22"/>
                <w:szCs w:val="22"/>
              </w:rPr>
              <w:t>You</w:t>
            </w:r>
            <w:r w:rsidRPr="00E55C87">
              <w:rPr>
                <w:b/>
                <w:i/>
                <w:sz w:val="22"/>
                <w:szCs w:val="22"/>
              </w:rPr>
              <w:t xml:space="preserve"> should use them to identify at least two risks that </w:t>
            </w:r>
            <w:r w:rsidR="005F492B">
              <w:rPr>
                <w:b/>
                <w:i/>
                <w:sz w:val="22"/>
                <w:szCs w:val="22"/>
              </w:rPr>
              <w:t>you</w:t>
            </w:r>
            <w:r w:rsidRPr="00E55C87">
              <w:rPr>
                <w:b/>
                <w:i/>
                <w:sz w:val="22"/>
                <w:szCs w:val="22"/>
              </w:rPr>
              <w:t xml:space="preserve"> face when using collaborative technology and explain </w:t>
            </w:r>
            <w:r w:rsidR="004C2005" w:rsidRPr="00E55C87">
              <w:rPr>
                <w:b/>
                <w:i/>
                <w:sz w:val="22"/>
                <w:szCs w:val="22"/>
              </w:rPr>
              <w:t>why it is important to avoid them.</w:t>
            </w:r>
          </w:p>
          <w:p w14:paraId="22479091" w14:textId="77777777" w:rsidR="00794A32" w:rsidRPr="00864DE3" w:rsidRDefault="00794A32" w:rsidP="00D76AD8">
            <w:pPr>
              <w:pStyle w:val="Normal1"/>
              <w:rPr>
                <w:rFonts w:cs="Arial"/>
                <w:iCs/>
                <w:lang w:val="en-GB" w:eastAsia="en-US"/>
              </w:rPr>
            </w:pPr>
          </w:p>
          <w:p w14:paraId="2E81C6D8" w14:textId="77777777" w:rsidR="00736EE8" w:rsidRPr="00A25202" w:rsidRDefault="00794A32" w:rsidP="00794A32">
            <w:pPr>
              <w:pStyle w:val="Normal1"/>
              <w:rPr>
                <w:rFonts w:cs="Arial"/>
                <w:bCs/>
                <w:iCs/>
                <w:sz w:val="20"/>
                <w:szCs w:val="20"/>
                <w:lang w:val="en-GB" w:eastAsia="en-US"/>
              </w:rPr>
            </w:pPr>
            <w:r w:rsidRPr="00E55C87">
              <w:rPr>
                <w:b/>
                <w:sz w:val="20"/>
                <w:szCs w:val="20"/>
                <w:lang w:val="en-GB" w:eastAsia="en-US"/>
              </w:rPr>
              <w:t>Examples:</w:t>
            </w:r>
            <w:r w:rsidRPr="00A25202">
              <w:rPr>
                <w:i/>
                <w:sz w:val="20"/>
                <w:szCs w:val="20"/>
                <w:lang w:val="en-GB" w:eastAsia="en-US"/>
              </w:rPr>
              <w:t xml:space="preserve">  </w:t>
            </w:r>
            <w:r w:rsidRPr="00E55C87">
              <w:rPr>
                <w:sz w:val="20"/>
                <w:szCs w:val="20"/>
                <w:lang w:val="en-GB" w:eastAsia="en-US"/>
              </w:rPr>
              <w:t>Guidelines set by your organisation or community of interest; about uses, security, safety, copyright, plagiarism, libel, confidentiality and data protection.  Inappropriate disclosure of personal information, misuse of images, appropriate language, respect confidentiality, copy lists, what to do in a power cut, about data loss.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620D7" w14:textId="77777777" w:rsidR="00794A32" w:rsidRPr="00936DD0" w:rsidRDefault="00557389" w:rsidP="009D1866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794A32" w14:paraId="22C5A28C" w14:textId="77777777" w:rsidTr="001515FB">
        <w:trPr>
          <w:trHeight w:val="194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C1E2" w14:textId="77777777" w:rsidR="00794A32" w:rsidRPr="009D1866" w:rsidRDefault="00794A32" w:rsidP="009D1866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A1.3 </w:t>
            </w:r>
            <w:r w:rsidR="005A1415"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Carry out straightforward checks on others’ online identities and different types of information </w:t>
            </w:r>
          </w:p>
          <w:p w14:paraId="4D03D457" w14:textId="77777777" w:rsidR="00794A32" w:rsidRPr="005A1415" w:rsidRDefault="00794A32" w:rsidP="009D1866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A1.4 </w:t>
            </w:r>
            <w:r w:rsidR="005A1415"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>Identify when and how to report online safety and security issues</w:t>
            </w:r>
          </w:p>
          <w:p w14:paraId="26F5F442" w14:textId="77777777" w:rsidR="00794A32" w:rsidRPr="005A1415" w:rsidRDefault="00794A32" w:rsidP="009D1866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5BF9" w14:textId="77777777" w:rsidR="00794A32" w:rsidRPr="00E55C87" w:rsidRDefault="00794A32" w:rsidP="00D76AD8">
            <w:pPr>
              <w:pStyle w:val="Normal1"/>
              <w:rPr>
                <w:b/>
                <w:i/>
                <w:lang w:val="en-GB" w:eastAsia="en-US"/>
              </w:rPr>
            </w:pPr>
            <w:r w:rsidRPr="00E55C87">
              <w:rPr>
                <w:b/>
                <w:i/>
                <w:lang w:val="en-GB" w:eastAsia="en-US"/>
              </w:rPr>
              <w:t xml:space="preserve">A1.3 &amp; </w:t>
            </w:r>
            <w:proofErr w:type="gramStart"/>
            <w:r w:rsidRPr="00E55C87">
              <w:rPr>
                <w:b/>
                <w:i/>
                <w:lang w:val="en-GB" w:eastAsia="en-US"/>
              </w:rPr>
              <w:t xml:space="preserve">1.4 </w:t>
            </w:r>
            <w:r w:rsidR="0076655F">
              <w:rPr>
                <w:b/>
                <w:i/>
                <w:lang w:val="en-GB" w:eastAsia="en-US"/>
              </w:rPr>
              <w:t xml:space="preserve"> </w:t>
            </w:r>
            <w:r w:rsidR="005F492B">
              <w:rPr>
                <w:b/>
                <w:i/>
                <w:lang w:val="en-GB" w:eastAsia="en-US"/>
              </w:rPr>
              <w:t>P</w:t>
            </w:r>
            <w:r w:rsidRPr="00E55C87">
              <w:rPr>
                <w:b/>
                <w:i/>
                <w:lang w:val="en-GB" w:eastAsia="en-US"/>
              </w:rPr>
              <w:t>rovide</w:t>
            </w:r>
            <w:proofErr w:type="gramEnd"/>
            <w:r w:rsidRPr="00E55C87">
              <w:rPr>
                <w:b/>
                <w:i/>
                <w:lang w:val="en-GB" w:eastAsia="en-US"/>
              </w:rPr>
              <w:t xml:space="preserve"> </w:t>
            </w:r>
            <w:r w:rsidR="004C2005" w:rsidRPr="00E55C87">
              <w:rPr>
                <w:b/>
                <w:i/>
                <w:lang w:val="en-GB" w:eastAsia="en-US"/>
              </w:rPr>
              <w:t xml:space="preserve">at least </w:t>
            </w:r>
            <w:r w:rsidRPr="00E55C87">
              <w:rPr>
                <w:b/>
                <w:i/>
                <w:lang w:val="en-GB" w:eastAsia="en-US"/>
              </w:rPr>
              <w:t>two different examples of checking online identities and information using comparison and cross-referencing techniques</w:t>
            </w:r>
            <w:r w:rsidR="005F492B">
              <w:rPr>
                <w:b/>
                <w:i/>
                <w:lang w:val="en-GB" w:eastAsia="en-US"/>
              </w:rPr>
              <w:t>. C</w:t>
            </w:r>
            <w:r w:rsidRPr="00E55C87">
              <w:rPr>
                <w:b/>
                <w:i/>
                <w:lang w:val="en-GB" w:eastAsia="en-US"/>
              </w:rPr>
              <w:t xml:space="preserve">onsider two issues of safety or security providing an explanation of how </w:t>
            </w:r>
            <w:r w:rsidR="005F492B">
              <w:rPr>
                <w:b/>
                <w:i/>
                <w:lang w:val="en-GB" w:eastAsia="en-US"/>
              </w:rPr>
              <w:t>you</w:t>
            </w:r>
            <w:r w:rsidRPr="00E55C87">
              <w:rPr>
                <w:b/>
                <w:i/>
                <w:lang w:val="en-GB" w:eastAsia="en-US"/>
              </w:rPr>
              <w:t xml:space="preserve"> would report each </w:t>
            </w:r>
            <w:proofErr w:type="gramStart"/>
            <w:r w:rsidRPr="00E55C87">
              <w:rPr>
                <w:b/>
                <w:i/>
                <w:lang w:val="en-GB" w:eastAsia="en-US"/>
              </w:rPr>
              <w:t>issue</w:t>
            </w:r>
            <w:proofErr w:type="gramEnd"/>
            <w:r w:rsidRPr="00E55C87">
              <w:rPr>
                <w:b/>
                <w:i/>
                <w:lang w:val="en-GB" w:eastAsia="en-US"/>
              </w:rPr>
              <w:t xml:space="preserve"> and at which point </w:t>
            </w:r>
            <w:r w:rsidR="005F492B">
              <w:rPr>
                <w:b/>
                <w:i/>
                <w:lang w:val="en-GB" w:eastAsia="en-US"/>
              </w:rPr>
              <w:t>you</w:t>
            </w:r>
            <w:r w:rsidRPr="00E55C87">
              <w:rPr>
                <w:b/>
                <w:i/>
                <w:lang w:val="en-GB" w:eastAsia="en-US"/>
              </w:rPr>
              <w:t xml:space="preserve"> would report it to the appropriate authority.</w:t>
            </w:r>
          </w:p>
          <w:p w14:paraId="09DD2AB0" w14:textId="77777777" w:rsidR="00794A32" w:rsidRPr="00F56BD2" w:rsidRDefault="00794A32" w:rsidP="00D76AD8"/>
          <w:p w14:paraId="04BB6381" w14:textId="77777777" w:rsidR="00736EE8" w:rsidRPr="00486EFC" w:rsidRDefault="00794A32" w:rsidP="00794A32">
            <w:pPr>
              <w:pStyle w:val="Default"/>
              <w:rPr>
                <w:bCs/>
                <w:iCs/>
                <w:sz w:val="20"/>
                <w:szCs w:val="20"/>
              </w:rPr>
            </w:pPr>
            <w:r w:rsidRPr="00E55C87">
              <w:rPr>
                <w:rFonts w:cs="Times New Roman"/>
                <w:b/>
                <w:color w:val="auto"/>
                <w:sz w:val="20"/>
                <w:szCs w:val="20"/>
                <w:lang w:eastAsia="en-US"/>
              </w:rPr>
              <w:t>Examples</w:t>
            </w:r>
            <w:r w:rsidRPr="00E55C87">
              <w:rPr>
                <w:rFonts w:cs="Times New Roman"/>
                <w:color w:val="auto"/>
                <w:sz w:val="20"/>
                <w:szCs w:val="20"/>
                <w:lang w:eastAsia="en-US"/>
              </w:rPr>
              <w:t>:  Checks on others’ online identities and different types of information:  Compare sources, cross references, contact information, membership of professional bodies, recommendations, organisation guidelines; about issues of safety, security.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4FCDE" w14:textId="77777777" w:rsidR="00794A32" w:rsidRPr="00936DD0" w:rsidRDefault="00557389" w:rsidP="009D1866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794A32" w14:paraId="64028DF3" w14:textId="77777777" w:rsidTr="00736EE8">
        <w:trPr>
          <w:trHeight w:val="148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9CCB" w14:textId="77777777" w:rsidR="00794A32" w:rsidRPr="009D1866" w:rsidRDefault="00794A32" w:rsidP="009D1866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>A1.5</w:t>
            </w:r>
            <w:r w:rsidR="005A1415"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>Identify what methods are used to promote trust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D99D" w14:textId="77777777" w:rsidR="00794A32" w:rsidRPr="00794A32" w:rsidRDefault="00794A32" w:rsidP="00D76AD8">
            <w:pPr>
              <w:autoSpaceDE w:val="0"/>
              <w:autoSpaceDN w:val="0"/>
              <w:adjustRightInd w:val="0"/>
              <w:rPr>
                <w:b/>
                <w:i/>
              </w:rPr>
            </w:pPr>
            <w:proofErr w:type="gramStart"/>
            <w:r w:rsidRPr="00E55C87">
              <w:rPr>
                <w:b/>
                <w:i/>
                <w:sz w:val="22"/>
                <w:szCs w:val="22"/>
              </w:rPr>
              <w:t>A1.5</w:t>
            </w:r>
            <w:r w:rsidR="0076655F">
              <w:rPr>
                <w:b/>
                <w:i/>
                <w:sz w:val="22"/>
                <w:szCs w:val="22"/>
              </w:rPr>
              <w:t xml:space="preserve"> </w:t>
            </w:r>
            <w:r w:rsidRPr="00E55C87">
              <w:rPr>
                <w:b/>
                <w:i/>
                <w:sz w:val="22"/>
                <w:szCs w:val="22"/>
              </w:rPr>
              <w:t xml:space="preserve"> </w:t>
            </w:r>
            <w:r w:rsidR="005F492B">
              <w:rPr>
                <w:b/>
                <w:i/>
                <w:sz w:val="22"/>
                <w:szCs w:val="22"/>
              </w:rPr>
              <w:t>E</w:t>
            </w:r>
            <w:r w:rsidRPr="00E55C87">
              <w:rPr>
                <w:b/>
                <w:i/>
                <w:sz w:val="22"/>
                <w:szCs w:val="22"/>
              </w:rPr>
              <w:t>xplain</w:t>
            </w:r>
            <w:proofErr w:type="gramEnd"/>
            <w:r w:rsidRPr="00E55C87">
              <w:rPr>
                <w:b/>
                <w:i/>
                <w:sz w:val="22"/>
                <w:szCs w:val="22"/>
              </w:rPr>
              <w:t xml:space="preserve"> a minimum of two methods of promoting trust within collaborative technologies</w:t>
            </w:r>
            <w:r w:rsidRPr="00794A32">
              <w:rPr>
                <w:b/>
                <w:i/>
              </w:rPr>
              <w:t>.</w:t>
            </w:r>
          </w:p>
          <w:p w14:paraId="74A9028C" w14:textId="77777777" w:rsidR="00794A32" w:rsidRPr="005A1415" w:rsidRDefault="00794A32" w:rsidP="00D76AD8">
            <w:pPr>
              <w:autoSpaceDE w:val="0"/>
              <w:autoSpaceDN w:val="0"/>
              <w:adjustRightInd w:val="0"/>
              <w:rPr>
                <w:i/>
                <w:iCs/>
                <w:sz w:val="22"/>
                <w:szCs w:val="22"/>
              </w:rPr>
            </w:pPr>
          </w:p>
          <w:p w14:paraId="12D39CA3" w14:textId="77777777" w:rsidR="00736EE8" w:rsidRPr="00486EFC" w:rsidRDefault="00794A32" w:rsidP="00794A32">
            <w:pPr>
              <w:autoSpaceDE w:val="0"/>
              <w:autoSpaceDN w:val="0"/>
              <w:adjustRightInd w:val="0"/>
              <w:rPr>
                <w:sz w:val="20"/>
                <w:lang w:eastAsia="en-GB"/>
              </w:rPr>
            </w:pPr>
            <w:r w:rsidRPr="00E55C87">
              <w:rPr>
                <w:b/>
                <w:sz w:val="20"/>
              </w:rPr>
              <w:t>Examples</w:t>
            </w:r>
            <w:r w:rsidRPr="00E55C87">
              <w:rPr>
                <w:sz w:val="20"/>
              </w:rPr>
              <w:t xml:space="preserve">:  Contact information, membership of professional bodies, recommendations, links, </w:t>
            </w:r>
            <w:r w:rsidR="00E55C87" w:rsidRPr="00E55C87">
              <w:rPr>
                <w:sz w:val="20"/>
              </w:rPr>
              <w:t>and certification</w:t>
            </w:r>
            <w:r w:rsidRPr="00E55C87">
              <w:rPr>
                <w:sz w:val="20"/>
              </w:rPr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2CE2B8" w14:textId="77777777" w:rsidR="00794A32" w:rsidRPr="00936DD0" w:rsidRDefault="00557389" w:rsidP="009D1866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510C8CB3" w14:textId="77777777" w:rsidR="00486EFC" w:rsidRDefault="00486EFC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697E9EAB" w14:textId="77777777" w:rsidR="00283DAA" w:rsidRDefault="00486EFC" w:rsidP="00283DAA">
      <w:pPr>
        <w:pStyle w:val="OCRBullet"/>
        <w:numPr>
          <w:ilvl w:val="1"/>
          <w:numId w:val="0"/>
        </w:numPr>
        <w:tabs>
          <w:tab w:val="num" w:pos="1080"/>
        </w:tabs>
      </w:pPr>
      <w:r>
        <w:br w:type="page"/>
      </w:r>
    </w:p>
    <w:p w14:paraId="3999F8B0" w14:textId="77777777" w:rsidR="00283DAA" w:rsidRPr="001C4E7B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283DAA" w14:paraId="2525C04E" w14:textId="77777777" w:rsidTr="00794A32">
        <w:trPr>
          <w:trHeight w:val="552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E6475C" w14:textId="77777777" w:rsidR="00283DAA" w:rsidRPr="00A0280C" w:rsidRDefault="00283DAA" w:rsidP="00A3241A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A0280C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4C82F1" w14:textId="77777777" w:rsidR="00283DAA" w:rsidRPr="00A0280C" w:rsidRDefault="00283DAA" w:rsidP="00A3241A">
            <w:pPr>
              <w:rPr>
                <w:b/>
                <w:i/>
                <w:sz w:val="22"/>
                <w:szCs w:val="22"/>
              </w:rPr>
            </w:pPr>
            <w:r w:rsidRPr="00A0280C">
              <w:rPr>
                <w:b/>
                <w:sz w:val="22"/>
                <w:szCs w:val="22"/>
              </w:rPr>
              <w:t>Evidence</w:t>
            </w:r>
            <w:r w:rsidRPr="00A0280C">
              <w:rPr>
                <w:b/>
                <w:i/>
                <w:sz w:val="22"/>
                <w:szCs w:val="22"/>
              </w:rPr>
              <w:t xml:space="preserve"> </w:t>
            </w:r>
            <w:r w:rsidRPr="00A0280C">
              <w:rPr>
                <w:b/>
                <w:sz w:val="22"/>
                <w:szCs w:val="22"/>
              </w:rPr>
              <w:t>Requirements</w:t>
            </w:r>
            <w:r w:rsidRPr="00A0280C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D482E52" w14:textId="77777777" w:rsidR="00283DAA" w:rsidRPr="00A0280C" w:rsidRDefault="00283DAA" w:rsidP="00A3241A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A0280C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794A32" w14:paraId="5E483799" w14:textId="77777777" w:rsidTr="00736EE8">
        <w:trPr>
          <w:trHeight w:val="3744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32E0" w14:textId="77777777" w:rsidR="00794A32" w:rsidRPr="009D1866" w:rsidRDefault="00794A32" w:rsidP="009D1866">
            <w:pPr>
              <w:pStyle w:val="Normal1"/>
              <w:spacing w:before="40" w:after="240"/>
              <w:ind w:left="567" w:hanging="567"/>
              <w:rPr>
                <w:rFonts w:cs="Arial"/>
                <w:b/>
                <w:lang w:val="en-GB" w:eastAsia="en-US"/>
              </w:rPr>
            </w:pPr>
            <w:r w:rsidRPr="009D1866">
              <w:rPr>
                <w:rFonts w:cs="Arial"/>
                <w:b/>
                <w:lang w:val="en-GB" w:eastAsia="en-US"/>
              </w:rPr>
              <w:t xml:space="preserve">A2 </w:t>
            </w:r>
            <w:r w:rsidR="005A1415" w:rsidRPr="009D1866">
              <w:rPr>
                <w:rFonts w:cs="Arial"/>
                <w:b/>
                <w:lang w:val="en-GB" w:eastAsia="en-US"/>
              </w:rPr>
              <w:tab/>
            </w:r>
            <w:r w:rsidRPr="009D1866">
              <w:rPr>
                <w:rFonts w:cs="Arial"/>
                <w:b/>
                <w:lang w:val="en-GB" w:eastAsia="en-US"/>
              </w:rPr>
              <w:t>Set up and access IT tools and devices for collaborative working.</w:t>
            </w:r>
          </w:p>
          <w:p w14:paraId="5D5F7A3D" w14:textId="77777777" w:rsidR="00794A32" w:rsidRPr="009D1866" w:rsidRDefault="00794A32" w:rsidP="009D1866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5A1415">
              <w:rPr>
                <w:sz w:val="21"/>
                <w:szCs w:val="21"/>
              </w:rPr>
              <w:t xml:space="preserve">A2.1 </w:t>
            </w:r>
            <w:r w:rsidR="005A1415" w:rsidRPr="005A1415">
              <w:rPr>
                <w:sz w:val="21"/>
                <w:szCs w:val="21"/>
              </w:rPr>
              <w:tab/>
            </w:r>
            <w:r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>Set up IT tools and devices that will enable you to contribute to collaborative work</w:t>
            </w:r>
          </w:p>
          <w:p w14:paraId="32E15F36" w14:textId="77777777" w:rsidR="00794A32" w:rsidRPr="009D1866" w:rsidRDefault="00794A32" w:rsidP="009D1866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>A</w:t>
            </w:r>
            <w:r w:rsidR="005A1415"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>2.2</w:t>
            </w:r>
            <w:r w:rsidR="005A1415"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>Identify the purpose for using collaborative tec</w:t>
            </w:r>
            <w:r w:rsidR="00CD1C08">
              <w:rPr>
                <w:rFonts w:cs="Arial"/>
                <w:color w:val="000000"/>
                <w:sz w:val="21"/>
                <w:szCs w:val="21"/>
                <w:lang w:eastAsia="en-GB"/>
              </w:rPr>
              <w:t>hnologies and expected outcomes</w:t>
            </w:r>
          </w:p>
          <w:p w14:paraId="0B0E676C" w14:textId="77777777" w:rsidR="00794A32" w:rsidRPr="009D1866" w:rsidRDefault="00794A32" w:rsidP="009D1866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A2.3 </w:t>
            </w:r>
            <w:r w:rsidR="005A1415"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>Identify which collaborative technology tools and devices to use for different communication media</w:t>
            </w:r>
          </w:p>
        </w:tc>
        <w:tc>
          <w:tcPr>
            <w:tcW w:w="6662" w:type="dxa"/>
            <w:tcBorders>
              <w:left w:val="single" w:sz="4" w:space="0" w:color="auto"/>
              <w:right w:val="single" w:sz="4" w:space="0" w:color="auto"/>
            </w:tcBorders>
          </w:tcPr>
          <w:p w14:paraId="42A254AE" w14:textId="77777777" w:rsidR="00794A32" w:rsidRPr="00E55C87" w:rsidRDefault="005A1415" w:rsidP="00D76AD8">
            <w:pPr>
              <w:pStyle w:val="Normal1"/>
              <w:rPr>
                <w:b/>
                <w:i/>
                <w:lang w:val="en-GB" w:eastAsia="en-US"/>
              </w:rPr>
            </w:pPr>
            <w:r>
              <w:rPr>
                <w:b/>
                <w:i/>
                <w:lang w:val="en-GB" w:eastAsia="en-US"/>
              </w:rPr>
              <w:t xml:space="preserve">A2.1, </w:t>
            </w:r>
            <w:r w:rsidR="00794A32" w:rsidRPr="00E55C87">
              <w:rPr>
                <w:b/>
                <w:i/>
                <w:lang w:val="en-GB" w:eastAsia="en-US"/>
              </w:rPr>
              <w:t xml:space="preserve">2.2 &amp; </w:t>
            </w:r>
            <w:proofErr w:type="gramStart"/>
            <w:r w:rsidR="00794A32" w:rsidRPr="00E55C87">
              <w:rPr>
                <w:b/>
                <w:i/>
                <w:lang w:val="en-GB" w:eastAsia="en-US"/>
              </w:rPr>
              <w:t xml:space="preserve">2.3 </w:t>
            </w:r>
            <w:r w:rsidR="0076655F">
              <w:rPr>
                <w:b/>
                <w:i/>
                <w:lang w:val="en-GB" w:eastAsia="en-US"/>
              </w:rPr>
              <w:t xml:space="preserve"> </w:t>
            </w:r>
            <w:r w:rsidR="005F492B">
              <w:rPr>
                <w:b/>
                <w:i/>
                <w:lang w:val="en-GB" w:eastAsia="en-US"/>
              </w:rPr>
              <w:t>P</w:t>
            </w:r>
            <w:r w:rsidR="00794A32" w:rsidRPr="00E55C87">
              <w:rPr>
                <w:b/>
                <w:i/>
                <w:lang w:val="en-GB" w:eastAsia="en-US"/>
              </w:rPr>
              <w:t>rovide</w:t>
            </w:r>
            <w:proofErr w:type="gramEnd"/>
            <w:r w:rsidR="00794A32" w:rsidRPr="00E55C87">
              <w:rPr>
                <w:b/>
                <w:i/>
                <w:lang w:val="en-GB" w:eastAsia="en-US"/>
              </w:rPr>
              <w:t xml:space="preserve"> evidence of </w:t>
            </w:r>
            <w:r w:rsidR="004C2005" w:rsidRPr="00E55C87">
              <w:rPr>
                <w:b/>
                <w:i/>
                <w:lang w:val="en-GB" w:eastAsia="en-US"/>
              </w:rPr>
              <w:t xml:space="preserve">at least </w:t>
            </w:r>
            <w:r w:rsidR="00794A32" w:rsidRPr="00E55C87">
              <w:rPr>
                <w:b/>
                <w:i/>
                <w:lang w:val="en-GB" w:eastAsia="en-US"/>
              </w:rPr>
              <w:t xml:space="preserve">two different occasions of setting up </w:t>
            </w:r>
            <w:r w:rsidR="004C2005" w:rsidRPr="00E55C87">
              <w:rPr>
                <w:b/>
                <w:i/>
                <w:lang w:val="en-GB" w:eastAsia="en-US"/>
              </w:rPr>
              <w:t xml:space="preserve">collaborative </w:t>
            </w:r>
            <w:r w:rsidR="00794A32" w:rsidRPr="00E55C87">
              <w:rPr>
                <w:b/>
                <w:i/>
                <w:lang w:val="en-GB" w:eastAsia="en-US"/>
              </w:rPr>
              <w:t>IT tools and devices</w:t>
            </w:r>
            <w:r w:rsidR="005F492B">
              <w:rPr>
                <w:b/>
                <w:i/>
                <w:lang w:val="en-GB" w:eastAsia="en-US"/>
              </w:rPr>
              <w:t>,</w:t>
            </w:r>
            <w:r w:rsidR="00794A32" w:rsidRPr="00E55C87">
              <w:rPr>
                <w:b/>
                <w:i/>
                <w:lang w:val="en-GB" w:eastAsia="en-US"/>
              </w:rPr>
              <w:t xml:space="preserve"> to enable collaborative working</w:t>
            </w:r>
            <w:r w:rsidR="005F492B">
              <w:rPr>
                <w:b/>
                <w:i/>
                <w:lang w:val="en-GB" w:eastAsia="en-US"/>
              </w:rPr>
              <w:t>.</w:t>
            </w:r>
            <w:r w:rsidR="00794A32" w:rsidRPr="00E55C87">
              <w:rPr>
                <w:b/>
                <w:i/>
                <w:lang w:val="en-GB" w:eastAsia="en-US"/>
              </w:rPr>
              <w:t xml:space="preserve">  </w:t>
            </w:r>
            <w:r w:rsidR="005F492B">
              <w:rPr>
                <w:b/>
                <w:i/>
                <w:lang w:val="en-GB" w:eastAsia="en-US"/>
              </w:rPr>
              <w:t>S</w:t>
            </w:r>
            <w:r w:rsidR="00794A32" w:rsidRPr="00E55C87">
              <w:rPr>
                <w:b/>
                <w:i/>
                <w:lang w:val="en-GB" w:eastAsia="en-US"/>
              </w:rPr>
              <w:t>tate the purpose and outcomes of each</w:t>
            </w:r>
            <w:r w:rsidR="004C2005" w:rsidRPr="00E55C87">
              <w:rPr>
                <w:b/>
                <w:i/>
                <w:lang w:val="en-GB" w:eastAsia="en-US"/>
              </w:rPr>
              <w:t xml:space="preserve"> and state which tools to use for different communication media</w:t>
            </w:r>
            <w:r w:rsidR="00794A32" w:rsidRPr="00E55C87">
              <w:rPr>
                <w:b/>
                <w:i/>
                <w:lang w:val="en-GB" w:eastAsia="en-US"/>
              </w:rPr>
              <w:t>.</w:t>
            </w:r>
          </w:p>
          <w:p w14:paraId="689764C2" w14:textId="77777777" w:rsidR="00794A32" w:rsidRPr="005A1415" w:rsidRDefault="00794A32" w:rsidP="00D76AD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1301669B" w14:textId="77777777" w:rsidR="00794A32" w:rsidRPr="00E55C87" w:rsidRDefault="00794A32" w:rsidP="00794A32">
            <w:pPr>
              <w:autoSpaceDE w:val="0"/>
              <w:autoSpaceDN w:val="0"/>
              <w:adjustRightInd w:val="0"/>
              <w:rPr>
                <w:bCs/>
                <w:iCs/>
                <w:sz w:val="20"/>
              </w:rPr>
            </w:pPr>
            <w:r w:rsidRPr="00E55C87">
              <w:rPr>
                <w:b/>
                <w:sz w:val="20"/>
              </w:rPr>
              <w:t>Examples</w:t>
            </w:r>
            <w:r w:rsidRPr="00E55C87">
              <w:rPr>
                <w:sz w:val="20"/>
              </w:rPr>
              <w:t>:  Connect to another site, check whether both sites are connected.  Sharing, displaying and recording information, discussing and reflecting, establishing identity, joining interest groups, developing ideas, contributing to research.  Measurable (</w:t>
            </w:r>
            <w:r w:rsidR="00192788">
              <w:rPr>
                <w:sz w:val="20"/>
              </w:rPr>
              <w:t>e.g.</w:t>
            </w:r>
            <w:r w:rsidRPr="00E55C87">
              <w:rPr>
                <w:sz w:val="20"/>
              </w:rPr>
              <w:t xml:space="preserve"> document, minutes, notes, project plan, transcript); ephemeral (</w:t>
            </w:r>
            <w:r w:rsidR="00192788">
              <w:rPr>
                <w:sz w:val="20"/>
              </w:rPr>
              <w:t>e.g.</w:t>
            </w:r>
            <w:r w:rsidRPr="00E55C87">
              <w:rPr>
                <w:sz w:val="20"/>
              </w:rPr>
              <w:t xml:space="preserve"> conversation, agreement).  Hardware: mobile, laptop, desktop, peripherals (</w:t>
            </w:r>
            <w:r w:rsidR="00192788">
              <w:rPr>
                <w:sz w:val="20"/>
              </w:rPr>
              <w:t>e.g.</w:t>
            </w:r>
            <w:r w:rsidRPr="00E55C87">
              <w:rPr>
                <w:sz w:val="20"/>
              </w:rPr>
              <w:t xml:space="preserve"> headset, handset, microphone, camera, 3G modem).  Software: products, services, sites.  Media: Text, audio/spoken, still/video/animated images.</w:t>
            </w:r>
            <w:r w:rsidRPr="00E55C87">
              <w:rPr>
                <w:bCs/>
                <w:iCs/>
                <w:sz w:val="20"/>
              </w:rPr>
              <w:t xml:space="preserve">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A1303" w14:textId="77777777" w:rsidR="00794A32" w:rsidRPr="009D1866" w:rsidRDefault="00557389" w:rsidP="009D1866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794A32" w14:paraId="2FB4AF16" w14:textId="77777777" w:rsidTr="00794A32">
        <w:trPr>
          <w:trHeight w:val="169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DCCD" w14:textId="77777777" w:rsidR="00794A32" w:rsidRPr="005A1415" w:rsidRDefault="00794A32" w:rsidP="009D1866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b/>
                <w:bCs/>
                <w:sz w:val="21"/>
                <w:szCs w:val="21"/>
              </w:rPr>
            </w:pPr>
            <w:r w:rsidRPr="005A141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A2.4 </w:t>
            </w:r>
            <w:r w:rsidR="005A1415" w:rsidRPr="005A141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5A1415">
              <w:rPr>
                <w:rFonts w:cs="Arial"/>
                <w:color w:val="000000"/>
                <w:sz w:val="21"/>
                <w:szCs w:val="21"/>
                <w:lang w:eastAsia="en-GB"/>
              </w:rPr>
              <w:t>Identify what terms and conditions apply to using collaborative technologies</w:t>
            </w:r>
          </w:p>
        </w:tc>
        <w:tc>
          <w:tcPr>
            <w:tcW w:w="6662" w:type="dxa"/>
            <w:tcBorders>
              <w:left w:val="single" w:sz="4" w:space="0" w:color="auto"/>
              <w:right w:val="single" w:sz="4" w:space="0" w:color="auto"/>
            </w:tcBorders>
          </w:tcPr>
          <w:p w14:paraId="2AE84D63" w14:textId="77777777" w:rsidR="00794A32" w:rsidRPr="00E55C87" w:rsidRDefault="00794A32" w:rsidP="004C200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gramStart"/>
            <w:r w:rsidRPr="00E55C87">
              <w:rPr>
                <w:b/>
                <w:i/>
                <w:sz w:val="22"/>
                <w:szCs w:val="22"/>
              </w:rPr>
              <w:t xml:space="preserve">A2.4 </w:t>
            </w:r>
            <w:r w:rsidR="0076655F">
              <w:rPr>
                <w:b/>
                <w:i/>
                <w:sz w:val="22"/>
                <w:szCs w:val="22"/>
              </w:rPr>
              <w:t xml:space="preserve"> </w:t>
            </w:r>
            <w:r w:rsidR="005F492B">
              <w:rPr>
                <w:b/>
                <w:i/>
                <w:sz w:val="22"/>
                <w:szCs w:val="22"/>
              </w:rPr>
              <w:t>D</w:t>
            </w:r>
            <w:r w:rsidRPr="00E55C87">
              <w:rPr>
                <w:b/>
                <w:i/>
                <w:sz w:val="22"/>
                <w:szCs w:val="22"/>
              </w:rPr>
              <w:t>escribe</w:t>
            </w:r>
            <w:proofErr w:type="gramEnd"/>
            <w:r w:rsidRPr="00E55C87">
              <w:rPr>
                <w:b/>
                <w:i/>
                <w:sz w:val="22"/>
                <w:szCs w:val="22"/>
              </w:rPr>
              <w:t xml:space="preserve"> the terms and conditions applying to the use of</w:t>
            </w:r>
            <w:r w:rsidR="004C2005" w:rsidRPr="00E55C87">
              <w:rPr>
                <w:b/>
                <w:i/>
                <w:sz w:val="22"/>
                <w:szCs w:val="22"/>
              </w:rPr>
              <w:t xml:space="preserve"> at least</w:t>
            </w:r>
            <w:r w:rsidRPr="00E55C87">
              <w:rPr>
                <w:b/>
                <w:i/>
                <w:sz w:val="22"/>
                <w:szCs w:val="22"/>
              </w:rPr>
              <w:t xml:space="preserve"> two examples of collaborative technologies.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ED8930" w14:textId="77777777" w:rsidR="00794A32" w:rsidRPr="009D1866" w:rsidRDefault="00557389" w:rsidP="009D1866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41AD9EC2" w14:textId="77777777" w:rsidR="007D5D7B" w:rsidRPr="001C4E7B" w:rsidRDefault="003F6221" w:rsidP="007D5D7B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  <w:r>
        <w:br w:type="page"/>
      </w: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14:paraId="1F01232F" w14:textId="77777777" w:rsidTr="00557389">
        <w:trPr>
          <w:trHeight w:val="699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3CB0420F" w14:textId="77777777" w:rsidR="00A671DF" w:rsidRPr="00A0280C" w:rsidRDefault="00A671DF" w:rsidP="00E85712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A0280C">
              <w:rPr>
                <w:rFonts w:cs="Arial"/>
                <w:b/>
                <w:lang w:val="en-GB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E2FB29" w14:textId="77777777" w:rsidR="00A671DF" w:rsidRPr="00A0280C" w:rsidRDefault="00A671DF" w:rsidP="00E85712">
            <w:pPr>
              <w:rPr>
                <w:b/>
                <w:sz w:val="22"/>
                <w:szCs w:val="22"/>
              </w:rPr>
            </w:pPr>
            <w:r w:rsidRPr="00A0280C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ECA3933" w14:textId="77777777" w:rsidR="00A671DF" w:rsidRPr="00A0280C" w:rsidRDefault="00E85712" w:rsidP="00E85712">
            <w:pPr>
              <w:pStyle w:val="checklist2"/>
              <w:rPr>
                <w:sz w:val="22"/>
                <w:szCs w:val="22"/>
                <w:lang w:val="en-GB"/>
              </w:rPr>
            </w:pPr>
            <w:r w:rsidRPr="00A0280C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794A32" w14:paraId="7049B2E2" w14:textId="77777777" w:rsidTr="00213BC1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09AF8AC2" w14:textId="77777777" w:rsidR="00794A32" w:rsidRPr="00864DE3" w:rsidRDefault="00794A32" w:rsidP="009D1866">
            <w:pPr>
              <w:pStyle w:val="Normal1"/>
              <w:spacing w:before="40" w:after="240"/>
              <w:ind w:left="567" w:hanging="567"/>
              <w:rPr>
                <w:rFonts w:cs="Arial"/>
                <w:b/>
                <w:lang w:val="en-GB" w:eastAsia="en-US"/>
              </w:rPr>
            </w:pPr>
            <w:r w:rsidRPr="00864DE3">
              <w:rPr>
                <w:rFonts w:cs="Arial"/>
                <w:b/>
                <w:lang w:val="en-GB" w:eastAsia="en-US"/>
              </w:rPr>
              <w:t xml:space="preserve">A3 </w:t>
            </w:r>
            <w:r w:rsidR="005A1415">
              <w:rPr>
                <w:rFonts w:cs="Arial"/>
                <w:b/>
                <w:lang w:val="en-GB" w:eastAsia="en-US"/>
              </w:rPr>
              <w:tab/>
            </w:r>
            <w:r w:rsidRPr="00864DE3">
              <w:rPr>
                <w:rFonts w:cs="Arial"/>
                <w:b/>
                <w:lang w:val="en-GB" w:eastAsia="en-US"/>
              </w:rPr>
              <w:t>Prepare collaborative technologies for use.</w:t>
            </w:r>
          </w:p>
          <w:p w14:paraId="2E6AEF4C" w14:textId="77777777" w:rsidR="00794A32" w:rsidRPr="005A1415" w:rsidRDefault="00794A32" w:rsidP="009D1866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5A141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A3.1 </w:t>
            </w:r>
            <w:r w:rsidR="005A1415" w:rsidRPr="005A141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5A141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Use given details to access collaborative technologies needed for a collaborative task </w:t>
            </w:r>
          </w:p>
          <w:p w14:paraId="576B00A3" w14:textId="77777777" w:rsidR="00794A32" w:rsidRPr="005A1415" w:rsidRDefault="00794A32" w:rsidP="009D1866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5A141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A3.2 </w:t>
            </w:r>
            <w:r w:rsidR="005A1415" w:rsidRPr="005A141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5A141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Adjust basic settings on collaborative technologies </w:t>
            </w:r>
          </w:p>
          <w:p w14:paraId="3F0458BD" w14:textId="77777777" w:rsidR="00794A32" w:rsidRPr="009D1866" w:rsidRDefault="00CF55DA" w:rsidP="009D1866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A3.3 </w:t>
            </w:r>
            <w:r w:rsidR="005A1415"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>Change the environment of collaborative technologies</w:t>
            </w:r>
            <w:r w:rsidRPr="005A1415">
              <w:rPr>
                <w:lang w:eastAsia="en-GB"/>
              </w:rPr>
              <w:t xml:space="preserve"> 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24CD173D" w14:textId="77777777" w:rsidR="00CF55DA" w:rsidRPr="00E55C87" w:rsidRDefault="005A1415" w:rsidP="00E55C87">
            <w:pPr>
              <w:pStyle w:val="EvidenceTXT"/>
              <w:framePr w:hSpace="0" w:wrap="auto" w:vAnchor="margin" w:hAnchor="text" w:xAlign="left" w:yAlign="in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A3.1, </w:t>
            </w:r>
            <w:r w:rsidR="00794A32" w:rsidRPr="00E55C87">
              <w:rPr>
                <w:sz w:val="22"/>
                <w:szCs w:val="22"/>
              </w:rPr>
              <w:t xml:space="preserve">3.2 &amp; 3.3 </w:t>
            </w:r>
            <w:r w:rsidR="0076655F">
              <w:rPr>
                <w:sz w:val="22"/>
                <w:szCs w:val="22"/>
              </w:rPr>
              <w:t xml:space="preserve"> </w:t>
            </w:r>
            <w:r w:rsidR="001B2CFA">
              <w:rPr>
                <w:sz w:val="22"/>
                <w:szCs w:val="22"/>
              </w:rPr>
              <w:t>P</w:t>
            </w:r>
            <w:r w:rsidR="00CF55DA" w:rsidRPr="00E55C87">
              <w:rPr>
                <w:sz w:val="22"/>
                <w:szCs w:val="22"/>
              </w:rPr>
              <w:t xml:space="preserve">rovide at least two </w:t>
            </w:r>
            <w:r w:rsidR="00725327" w:rsidRPr="00E55C87">
              <w:rPr>
                <w:sz w:val="22"/>
                <w:szCs w:val="22"/>
              </w:rPr>
              <w:t xml:space="preserve">different </w:t>
            </w:r>
            <w:r w:rsidR="00CF55DA" w:rsidRPr="00E55C87">
              <w:rPr>
                <w:sz w:val="22"/>
                <w:szCs w:val="22"/>
              </w:rPr>
              <w:t>examples of accessing collaborative technologies, using different types of access information, adjusting hardware, browser and security settings and changing the environment of the collaborative technologies.</w:t>
            </w:r>
          </w:p>
          <w:p w14:paraId="6B014B0F" w14:textId="77777777" w:rsidR="00794A32" w:rsidRPr="005A1415" w:rsidRDefault="00794A32" w:rsidP="00D76AD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BA97EBA" w14:textId="77777777" w:rsidR="00736EE8" w:rsidRPr="00486EFC" w:rsidRDefault="00794A32" w:rsidP="00CF55DA">
            <w:pPr>
              <w:autoSpaceDE w:val="0"/>
              <w:autoSpaceDN w:val="0"/>
              <w:adjustRightInd w:val="0"/>
              <w:rPr>
                <w:iCs/>
                <w:sz w:val="20"/>
              </w:rPr>
            </w:pPr>
            <w:r w:rsidRPr="00E55C87">
              <w:rPr>
                <w:b/>
                <w:sz w:val="20"/>
              </w:rPr>
              <w:t>Examples</w:t>
            </w:r>
            <w:r w:rsidRPr="00E55C87">
              <w:rPr>
                <w:sz w:val="20"/>
              </w:rPr>
              <w:t>:  Download software, agree terms and conditions, register or set up an ID.  Hardware – colour, type size, window size, volume; Browser – cookies, pop-ups; Security settings – firewall.  User interface – choose skins, templates; work environment – lighting, position of devices.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206F7E36" w14:textId="77777777" w:rsidR="00794A32" w:rsidRPr="00936DD0" w:rsidRDefault="00557389" w:rsidP="00E85712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794A32" w14:paraId="468D10C5" w14:textId="77777777" w:rsidTr="00213BC1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56607D10" w14:textId="77777777" w:rsidR="00794A32" w:rsidRPr="009D1866" w:rsidRDefault="00CF55DA" w:rsidP="009D1866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A3.4 </w:t>
            </w:r>
            <w:r w:rsidR="005A1415"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>Set up and use a data reader to feed information</w:t>
            </w:r>
            <w:r w:rsidRPr="005A1415">
              <w:rPr>
                <w:lang w:eastAsia="en-GB"/>
              </w:rPr>
              <w:t xml:space="preserve"> 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4EAABD7B" w14:textId="77777777" w:rsidR="00794A32" w:rsidRPr="00E55C87" w:rsidRDefault="00794A32" w:rsidP="00D76AD8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  <w:proofErr w:type="gramStart"/>
            <w:r w:rsidRPr="00E55C87">
              <w:rPr>
                <w:b/>
                <w:i/>
                <w:sz w:val="22"/>
                <w:szCs w:val="22"/>
              </w:rPr>
              <w:t>A3.4</w:t>
            </w:r>
            <w:r w:rsidR="0076655F">
              <w:rPr>
                <w:b/>
                <w:i/>
                <w:sz w:val="22"/>
                <w:szCs w:val="22"/>
              </w:rPr>
              <w:t xml:space="preserve"> </w:t>
            </w:r>
            <w:r w:rsidRPr="00E55C87">
              <w:rPr>
                <w:b/>
                <w:i/>
                <w:sz w:val="22"/>
                <w:szCs w:val="22"/>
              </w:rPr>
              <w:t xml:space="preserve"> Set</w:t>
            </w:r>
            <w:proofErr w:type="gramEnd"/>
            <w:r w:rsidRPr="00E55C87">
              <w:rPr>
                <w:b/>
                <w:i/>
                <w:sz w:val="22"/>
                <w:szCs w:val="22"/>
              </w:rPr>
              <w:t xml:space="preserve"> up and use a</w:t>
            </w:r>
            <w:r w:rsidR="00725327" w:rsidRPr="00E55C87">
              <w:rPr>
                <w:b/>
                <w:i/>
                <w:sz w:val="22"/>
                <w:szCs w:val="22"/>
              </w:rPr>
              <w:t>t least one</w:t>
            </w:r>
            <w:r w:rsidRPr="00E55C87">
              <w:rPr>
                <w:b/>
                <w:i/>
                <w:sz w:val="22"/>
                <w:szCs w:val="22"/>
              </w:rPr>
              <w:t xml:space="preserve"> data reader to feed information.</w:t>
            </w:r>
            <w:r w:rsidR="00CF55DA" w:rsidRPr="00E55C87">
              <w:rPr>
                <w:b/>
                <w:i/>
                <w:sz w:val="22"/>
                <w:szCs w:val="22"/>
              </w:rPr>
              <w:t xml:space="preserve"> </w:t>
            </w:r>
          </w:p>
          <w:p w14:paraId="0733FC64" w14:textId="77777777" w:rsidR="00794A32" w:rsidRPr="005A1415" w:rsidRDefault="00794A32" w:rsidP="00D76AD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70664099" w14:textId="77777777" w:rsidR="00794A32" w:rsidRPr="00E55C87" w:rsidRDefault="00794A32" w:rsidP="00CF55DA">
            <w:pPr>
              <w:autoSpaceDE w:val="0"/>
              <w:autoSpaceDN w:val="0"/>
              <w:adjustRightInd w:val="0"/>
              <w:rPr>
                <w:b/>
                <w:bCs/>
                <w:iCs/>
                <w:sz w:val="20"/>
              </w:rPr>
            </w:pPr>
            <w:r w:rsidRPr="00E55C87">
              <w:rPr>
                <w:b/>
                <w:sz w:val="20"/>
              </w:rPr>
              <w:t>Examples</w:t>
            </w:r>
            <w:r w:rsidRPr="00E55C87">
              <w:rPr>
                <w:sz w:val="20"/>
              </w:rPr>
              <w:t>:  Digital photos, podcasts, audio recordings, software, web-based software</w:t>
            </w:r>
            <w:r w:rsidR="00CD1C08">
              <w:rPr>
                <w:sz w:val="20"/>
              </w:rPr>
              <w:t>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1DC9173C" w14:textId="77777777" w:rsidR="00794A32" w:rsidRPr="009D1866" w:rsidRDefault="00557389" w:rsidP="009D1866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794A32" w14:paraId="2ACD245A" w14:textId="77777777" w:rsidTr="00213BC1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2CC92358" w14:textId="77777777" w:rsidR="00CF55DA" w:rsidRPr="009D1866" w:rsidRDefault="00CF55DA" w:rsidP="009D1866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A3.5 </w:t>
            </w:r>
            <w:r w:rsidR="005A1415"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9D1866">
              <w:rPr>
                <w:rFonts w:cs="Arial"/>
                <w:color w:val="000000"/>
                <w:sz w:val="21"/>
                <w:szCs w:val="21"/>
                <w:lang w:eastAsia="en-GB"/>
              </w:rPr>
              <w:t>Identify what and why permissions are set to allow others to access information</w:t>
            </w:r>
            <w:r w:rsidRPr="005A1415">
              <w:rPr>
                <w:lang w:eastAsia="en-GB"/>
              </w:rPr>
              <w:t xml:space="preserve"> 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3B5DAF46" w14:textId="77777777" w:rsidR="00794A32" w:rsidRPr="00E55C87" w:rsidRDefault="0076655F" w:rsidP="00D76AD8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  <w:proofErr w:type="gramStart"/>
            <w:r>
              <w:rPr>
                <w:b/>
                <w:i/>
                <w:sz w:val="22"/>
                <w:szCs w:val="22"/>
              </w:rPr>
              <w:t xml:space="preserve">A3.5 </w:t>
            </w:r>
            <w:r w:rsidR="00CF55DA" w:rsidRPr="00E55C87">
              <w:rPr>
                <w:b/>
                <w:i/>
                <w:sz w:val="22"/>
                <w:szCs w:val="22"/>
              </w:rPr>
              <w:t xml:space="preserve"> </w:t>
            </w:r>
            <w:r w:rsidR="001B2CFA">
              <w:rPr>
                <w:b/>
                <w:i/>
                <w:sz w:val="22"/>
                <w:szCs w:val="22"/>
              </w:rPr>
              <w:t>P</w:t>
            </w:r>
            <w:r w:rsidR="00CF55DA" w:rsidRPr="00E55C87">
              <w:rPr>
                <w:b/>
                <w:i/>
                <w:sz w:val="22"/>
                <w:szCs w:val="22"/>
              </w:rPr>
              <w:t>roduce</w:t>
            </w:r>
            <w:proofErr w:type="gramEnd"/>
            <w:r w:rsidR="00CF55DA" w:rsidRPr="00E55C87">
              <w:rPr>
                <w:b/>
                <w:i/>
                <w:sz w:val="22"/>
                <w:szCs w:val="22"/>
              </w:rPr>
              <w:t xml:space="preserve"> evidence of setting appropriate permissions for three different users</w:t>
            </w:r>
            <w:r w:rsidR="00725327" w:rsidRPr="00E55C87">
              <w:rPr>
                <w:b/>
                <w:i/>
                <w:sz w:val="22"/>
                <w:szCs w:val="22"/>
              </w:rPr>
              <w:t xml:space="preserve"> or explain what permissions can be set for other users and why they can be set</w:t>
            </w:r>
          </w:p>
          <w:p w14:paraId="1419F523" w14:textId="77777777" w:rsidR="00794A32" w:rsidRPr="00E55C87" w:rsidRDefault="00794A32" w:rsidP="00D76AD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14:paraId="42DDF7FC" w14:textId="77777777" w:rsidR="00736EE8" w:rsidRPr="006371A0" w:rsidRDefault="00794A32" w:rsidP="00CF55DA">
            <w:pPr>
              <w:autoSpaceDE w:val="0"/>
              <w:autoSpaceDN w:val="0"/>
              <w:adjustRightInd w:val="0"/>
            </w:pPr>
            <w:r w:rsidRPr="00E55C87">
              <w:rPr>
                <w:b/>
                <w:sz w:val="20"/>
              </w:rPr>
              <w:t>Examples</w:t>
            </w:r>
            <w:r w:rsidRPr="00E55C87">
              <w:rPr>
                <w:sz w:val="20"/>
              </w:rPr>
              <w:t xml:space="preserve">:  Web address, phone number, </w:t>
            </w:r>
            <w:proofErr w:type="gramStart"/>
            <w:r w:rsidRPr="00E55C87">
              <w:rPr>
                <w:sz w:val="20"/>
              </w:rPr>
              <w:t>user name</w:t>
            </w:r>
            <w:proofErr w:type="gramEnd"/>
            <w:r w:rsidRPr="00E55C87">
              <w:rPr>
                <w:sz w:val="20"/>
              </w:rPr>
              <w:t xml:space="preserve"> and password, access code.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587F6832" w14:textId="77777777" w:rsidR="00794A32" w:rsidRPr="009D1866" w:rsidRDefault="00557389" w:rsidP="009D1866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AF85089" w14:textId="77777777" w:rsidR="007272D3" w:rsidRDefault="007272D3">
      <w:pPr>
        <w:rPr>
          <w:b/>
        </w:rPr>
      </w:pPr>
    </w:p>
    <w:p w14:paraId="43366851" w14:textId="77777777" w:rsidR="00794A32" w:rsidRDefault="00794A32">
      <w:pPr>
        <w:rPr>
          <w:b/>
        </w:rPr>
      </w:pP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794A32" w14:paraId="5314814D" w14:textId="77777777" w:rsidTr="00D76AD8">
        <w:trPr>
          <w:trHeight w:val="552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94CCF62" w14:textId="77777777" w:rsidR="00794A32" w:rsidRPr="00A0280C" w:rsidRDefault="00794A32" w:rsidP="00D76AD8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A0280C">
              <w:rPr>
                <w:rFonts w:cs="Arial"/>
                <w:b/>
                <w:lang w:val="en-GB"/>
              </w:rPr>
              <w:lastRenderedPageBreak/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BCA1EB" w14:textId="77777777" w:rsidR="00794A32" w:rsidRPr="00A0280C" w:rsidRDefault="00794A32" w:rsidP="00D76AD8">
            <w:pPr>
              <w:rPr>
                <w:b/>
                <w:sz w:val="22"/>
                <w:szCs w:val="22"/>
              </w:rPr>
            </w:pPr>
            <w:r w:rsidRPr="00A0280C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99C7A82" w14:textId="77777777" w:rsidR="00794A32" w:rsidRPr="00A0280C" w:rsidRDefault="00794A32" w:rsidP="00D76AD8">
            <w:pPr>
              <w:pStyle w:val="checklist2"/>
              <w:rPr>
                <w:sz w:val="22"/>
                <w:szCs w:val="22"/>
                <w:lang w:val="en-GB"/>
              </w:rPr>
            </w:pPr>
            <w:r w:rsidRPr="00A0280C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CF55DA" w14:paraId="4802C403" w14:textId="77777777" w:rsidTr="00D76AD8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54B14A07" w14:textId="77777777" w:rsidR="00CF55DA" w:rsidRPr="00864DE3" w:rsidRDefault="00CF55DA" w:rsidP="009D1866">
            <w:pPr>
              <w:pStyle w:val="Normal1"/>
              <w:spacing w:before="40" w:after="240"/>
              <w:ind w:left="567" w:hanging="567"/>
              <w:rPr>
                <w:rFonts w:cs="Arial"/>
                <w:b/>
                <w:lang w:val="en-GB" w:eastAsia="en-US"/>
              </w:rPr>
            </w:pPr>
            <w:r w:rsidRPr="00864DE3">
              <w:rPr>
                <w:rFonts w:cs="Arial"/>
                <w:b/>
                <w:lang w:val="en-GB" w:eastAsia="en-US"/>
              </w:rPr>
              <w:t xml:space="preserve">A4 </w:t>
            </w:r>
            <w:r w:rsidR="005A1415">
              <w:rPr>
                <w:rFonts w:cs="Arial"/>
                <w:b/>
                <w:lang w:val="en-GB" w:eastAsia="en-US"/>
              </w:rPr>
              <w:tab/>
            </w:r>
            <w:r w:rsidRPr="00864DE3">
              <w:rPr>
                <w:rFonts w:cs="Arial"/>
                <w:b/>
                <w:lang w:val="en-GB" w:eastAsia="en-US"/>
              </w:rPr>
              <w:t xml:space="preserve">Contribute to tasks using </w:t>
            </w:r>
            <w:r w:rsidR="00391BB2">
              <w:rPr>
                <w:rFonts w:cs="Arial"/>
                <w:b/>
                <w:lang w:val="en-GB" w:eastAsia="en-US"/>
              </w:rPr>
              <w:t xml:space="preserve">   </w:t>
            </w:r>
            <w:r w:rsidRPr="00864DE3">
              <w:rPr>
                <w:rFonts w:cs="Arial"/>
                <w:b/>
                <w:lang w:val="en-GB" w:eastAsia="en-US"/>
              </w:rPr>
              <w:t>collaborative technologies.</w:t>
            </w:r>
          </w:p>
          <w:p w14:paraId="3071CD54" w14:textId="77777777" w:rsidR="00CF55DA" w:rsidRPr="005A1415" w:rsidRDefault="00CF55DA" w:rsidP="009D1866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5A141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A4.1 </w:t>
            </w:r>
            <w:r w:rsidR="005A1415" w:rsidRPr="005A141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5A141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Contribute responsibly and actively to collaborative working </w:t>
            </w:r>
          </w:p>
          <w:p w14:paraId="18DEE0BE" w14:textId="77777777" w:rsidR="00CF55DA" w:rsidRPr="00F56BD2" w:rsidRDefault="00CF55DA" w:rsidP="005A1415">
            <w:pPr>
              <w:autoSpaceDE w:val="0"/>
              <w:autoSpaceDN w:val="0"/>
              <w:adjustRightInd w:val="0"/>
              <w:ind w:left="567" w:hanging="567"/>
              <w:rPr>
                <w:b/>
                <w:bCs/>
              </w:rPr>
            </w:pPr>
            <w:r w:rsidRPr="005A141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A4.2 </w:t>
            </w:r>
            <w:r w:rsidR="005A1415" w:rsidRPr="005A141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5A1415">
              <w:rPr>
                <w:rFonts w:cs="Arial"/>
                <w:color w:val="000000"/>
                <w:sz w:val="21"/>
                <w:szCs w:val="21"/>
                <w:lang w:eastAsia="en-GB"/>
              </w:rPr>
              <w:t>Contribute to producing and archiving the agreed outcome of collaborative working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3960889B" w14:textId="77777777" w:rsidR="00CF55DA" w:rsidRPr="00E55C87" w:rsidRDefault="00CF55DA" w:rsidP="00E55C87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  <w:r w:rsidRPr="00E55C87">
              <w:rPr>
                <w:b/>
                <w:i/>
                <w:sz w:val="22"/>
                <w:szCs w:val="22"/>
              </w:rPr>
              <w:t xml:space="preserve">A4.1 &amp; </w:t>
            </w:r>
            <w:proofErr w:type="gramStart"/>
            <w:r w:rsidRPr="00E55C87">
              <w:rPr>
                <w:b/>
                <w:i/>
                <w:sz w:val="22"/>
                <w:szCs w:val="22"/>
              </w:rPr>
              <w:t>4.2</w:t>
            </w:r>
            <w:r w:rsidR="0076655F">
              <w:rPr>
                <w:b/>
                <w:i/>
                <w:sz w:val="22"/>
                <w:szCs w:val="22"/>
              </w:rPr>
              <w:t xml:space="preserve"> </w:t>
            </w:r>
            <w:r w:rsidR="00C4101D">
              <w:rPr>
                <w:b/>
                <w:i/>
                <w:sz w:val="22"/>
                <w:szCs w:val="22"/>
              </w:rPr>
              <w:t xml:space="preserve"> </w:t>
            </w:r>
            <w:r w:rsidRPr="00E55C87">
              <w:rPr>
                <w:b/>
                <w:i/>
                <w:sz w:val="22"/>
                <w:szCs w:val="22"/>
              </w:rPr>
              <w:t>Provide</w:t>
            </w:r>
            <w:proofErr w:type="gramEnd"/>
            <w:r w:rsidRPr="00E55C87">
              <w:rPr>
                <w:b/>
                <w:i/>
                <w:sz w:val="22"/>
                <w:szCs w:val="22"/>
              </w:rPr>
              <w:t xml:space="preserve"> three different examples of working collaboratively in a responsible and active way and delivering, recording and storing the agreed outcomes of the collaboration.</w:t>
            </w:r>
          </w:p>
          <w:p w14:paraId="476562E6" w14:textId="77777777" w:rsidR="00CF55DA" w:rsidRPr="00E55C87" w:rsidRDefault="00CF55DA" w:rsidP="00E55C87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</w:p>
          <w:p w14:paraId="178FDB10" w14:textId="77777777" w:rsidR="00CF55DA" w:rsidRPr="00E55C87" w:rsidRDefault="00CF55DA" w:rsidP="00E55C87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  <w:r w:rsidRPr="00E55C87">
              <w:rPr>
                <w:b/>
                <w:sz w:val="20"/>
              </w:rPr>
              <w:t>Examples</w:t>
            </w:r>
            <w:r w:rsidRPr="00E55C87">
              <w:rPr>
                <w:sz w:val="20"/>
              </w:rPr>
              <w:t xml:space="preserve">:  Follow the rules of ‘netiquette’, respect </w:t>
            </w:r>
            <w:proofErr w:type="gramStart"/>
            <w:r w:rsidRPr="00E55C87">
              <w:rPr>
                <w:sz w:val="20"/>
              </w:rPr>
              <w:t>others</w:t>
            </w:r>
            <w:proofErr w:type="gramEnd"/>
            <w:r w:rsidRPr="00E55C87">
              <w:rPr>
                <w:sz w:val="20"/>
              </w:rPr>
              <w:t xml:space="preserve"> contributions,</w:t>
            </w:r>
            <w:r w:rsidR="00A73E69" w:rsidRPr="00E55C87">
              <w:rPr>
                <w:sz w:val="20"/>
              </w:rPr>
              <w:t xml:space="preserve"> </w:t>
            </w:r>
            <w:r w:rsidRPr="00E55C87">
              <w:rPr>
                <w:sz w:val="20"/>
              </w:rPr>
              <w:t>avoid dominating and not responding.  Cut, paste, save.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04D3AF8F" w14:textId="77777777" w:rsidR="00CF55DA" w:rsidRPr="009D1866" w:rsidRDefault="00557389" w:rsidP="009D1866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CF55DA" w14:paraId="40131D5A" w14:textId="77777777" w:rsidTr="00D76AD8">
        <w:trPr>
          <w:trHeight w:val="1513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705F" w14:textId="77777777" w:rsidR="00CF55DA" w:rsidRPr="005A1415" w:rsidRDefault="00CF55DA" w:rsidP="009D1866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color w:val="000000"/>
                <w:sz w:val="21"/>
                <w:szCs w:val="21"/>
                <w:lang w:eastAsia="en-GB"/>
              </w:rPr>
            </w:pPr>
            <w:r w:rsidRPr="005A141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A4.3 </w:t>
            </w:r>
            <w:r w:rsidR="005A1415" w:rsidRPr="005A141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5A141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Identify when there is a problem with collaborative technologies and where to get help </w:t>
            </w:r>
          </w:p>
          <w:p w14:paraId="36B1B8B7" w14:textId="77777777" w:rsidR="00CF55DA" w:rsidRPr="005A1415" w:rsidRDefault="00CF55DA" w:rsidP="009D1866">
            <w:pPr>
              <w:autoSpaceDE w:val="0"/>
              <w:autoSpaceDN w:val="0"/>
              <w:adjustRightInd w:val="0"/>
              <w:spacing w:before="40" w:after="240"/>
              <w:ind w:left="567" w:hanging="567"/>
              <w:rPr>
                <w:rFonts w:cs="Arial"/>
                <w:sz w:val="21"/>
                <w:szCs w:val="21"/>
              </w:rPr>
            </w:pPr>
            <w:r w:rsidRPr="005A1415">
              <w:rPr>
                <w:rFonts w:cs="Arial"/>
                <w:color w:val="000000"/>
                <w:sz w:val="21"/>
                <w:szCs w:val="21"/>
                <w:lang w:eastAsia="en-GB"/>
              </w:rPr>
              <w:t xml:space="preserve">A4.4 </w:t>
            </w:r>
            <w:r w:rsidR="005A1415" w:rsidRPr="005A1415">
              <w:rPr>
                <w:rFonts w:cs="Arial"/>
                <w:color w:val="000000"/>
                <w:sz w:val="21"/>
                <w:szCs w:val="21"/>
                <w:lang w:eastAsia="en-GB"/>
              </w:rPr>
              <w:tab/>
            </w:r>
            <w:r w:rsidRPr="005A1415">
              <w:rPr>
                <w:rFonts w:cs="Arial"/>
                <w:color w:val="000000"/>
                <w:sz w:val="21"/>
                <w:szCs w:val="21"/>
                <w:lang w:eastAsia="en-GB"/>
              </w:rPr>
              <w:t>Respond to simple problems with collaborative technologies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13E7" w14:textId="77777777" w:rsidR="00CF55DA" w:rsidRPr="00192788" w:rsidRDefault="0076655F" w:rsidP="00192788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A4.3 &amp; 4.4 </w:t>
            </w:r>
            <w:r w:rsidR="00C4101D">
              <w:rPr>
                <w:b/>
                <w:i/>
                <w:sz w:val="22"/>
                <w:szCs w:val="22"/>
              </w:rPr>
              <w:t xml:space="preserve"> </w:t>
            </w:r>
            <w:r w:rsidR="00CF55DA" w:rsidRPr="00192788">
              <w:rPr>
                <w:b/>
                <w:i/>
                <w:sz w:val="22"/>
                <w:szCs w:val="22"/>
              </w:rPr>
              <w:t xml:space="preserve">Give two different examples of recognising possible or actual problems with the technologies </w:t>
            </w:r>
            <w:r w:rsidR="00725327" w:rsidRPr="00192788">
              <w:rPr>
                <w:b/>
                <w:i/>
                <w:sz w:val="22"/>
                <w:szCs w:val="22"/>
              </w:rPr>
              <w:t xml:space="preserve">and state </w:t>
            </w:r>
            <w:r w:rsidR="00CF55DA" w:rsidRPr="00192788">
              <w:rPr>
                <w:b/>
                <w:i/>
                <w:sz w:val="22"/>
                <w:szCs w:val="22"/>
              </w:rPr>
              <w:t>how they were or may be resolved and on where troubleshooting information may be found (this may include electronic sources of help or human intervention).</w:t>
            </w:r>
          </w:p>
          <w:p w14:paraId="5FF07370" w14:textId="77777777" w:rsidR="00CF55DA" w:rsidRPr="005A1415" w:rsidRDefault="00CF55DA" w:rsidP="00CF55D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14:paraId="26896675" w14:textId="77777777" w:rsidR="00736EE8" w:rsidRPr="00486EFC" w:rsidRDefault="00CF55DA" w:rsidP="00CF55D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192788">
              <w:rPr>
                <w:b/>
                <w:sz w:val="20"/>
              </w:rPr>
              <w:t>Examples</w:t>
            </w:r>
            <w:r w:rsidRPr="00192788">
              <w:rPr>
                <w:sz w:val="20"/>
              </w:rPr>
              <w:t>:  Routine (</w:t>
            </w:r>
            <w:r w:rsidR="00192788">
              <w:rPr>
                <w:sz w:val="20"/>
              </w:rPr>
              <w:t>e.g.</w:t>
            </w:r>
            <w:r w:rsidRPr="00192788">
              <w:rPr>
                <w:sz w:val="20"/>
              </w:rPr>
              <w:t xml:space="preserve"> settings, software not responding, hardware connections).  Follow on screen help</w:t>
            </w:r>
            <w:r w:rsidR="00192788">
              <w:rPr>
                <w:sz w:val="20"/>
              </w:rPr>
              <w:t xml:space="preserve"> and</w:t>
            </w:r>
            <w:r w:rsidRPr="00192788">
              <w:rPr>
                <w:sz w:val="20"/>
              </w:rPr>
              <w:t xml:space="preserve"> know who to ask for expert help.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2C5705" w14:textId="77777777" w:rsidR="00CF55DA" w:rsidRPr="009D1866" w:rsidRDefault="00557389" w:rsidP="009D1866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859EAED" w14:textId="77777777" w:rsidR="00794A32" w:rsidRDefault="00794A32">
      <w:pPr>
        <w:rPr>
          <w:b/>
        </w:rPr>
      </w:pPr>
    </w:p>
    <w:p w14:paraId="6C96572B" w14:textId="77777777" w:rsidR="00640664" w:rsidRPr="005A1415" w:rsidRDefault="00640664" w:rsidP="00640664">
      <w:pPr>
        <w:rPr>
          <w:b/>
          <w:bCs/>
          <w:sz w:val="22"/>
          <w:szCs w:val="22"/>
        </w:rPr>
      </w:pPr>
      <w:r w:rsidRPr="005A1415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5E9AFAFD" w14:textId="77777777" w:rsidR="00640664" w:rsidRPr="00336C6F" w:rsidRDefault="00640664" w:rsidP="00640664">
      <w:pPr>
        <w:rPr>
          <w:b/>
          <w:bCs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524A6BFB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BAB2D" w14:textId="77777777" w:rsidR="00640664" w:rsidRPr="00864DE3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864DE3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102D36F" w14:textId="77777777" w:rsidR="00640664" w:rsidRPr="00864DE3" w:rsidRDefault="00881D8E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62D5B" w14:textId="77777777" w:rsidR="00640664" w:rsidRPr="00864DE3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864DE3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4B6C257" w14:textId="77777777" w:rsidR="00640664" w:rsidRPr="003561A4" w:rsidRDefault="00881D8E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7BCEE364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D5700" w14:textId="77777777" w:rsidR="00640664" w:rsidRPr="00864DE3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864DE3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C9F542B" w14:textId="77777777" w:rsidR="00640664" w:rsidRPr="00864DE3" w:rsidRDefault="00881D8E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E629" w14:textId="77777777" w:rsidR="00640664" w:rsidRPr="00864DE3" w:rsidRDefault="00640664" w:rsidP="00145A91">
            <w:pPr>
              <w:pStyle w:val="Normal1"/>
              <w:rPr>
                <w:rFonts w:cs="Arial"/>
                <w:b/>
                <w:bCs/>
                <w:lang w:val="en-GB" w:eastAsia="en-US"/>
              </w:rPr>
            </w:pPr>
            <w:r w:rsidRPr="00864DE3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57C6AC5A" w14:textId="77777777" w:rsidR="00640664" w:rsidRPr="003561A4" w:rsidRDefault="00881D8E" w:rsidP="00145A91">
            <w:pPr>
              <w:pStyle w:val="Normal1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4AF66658" w14:textId="77777777" w:rsidR="00640664" w:rsidRDefault="00640664" w:rsidP="000367A7"/>
    <w:sectPr w:rsidR="00640664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8CF840" w14:textId="77777777" w:rsidR="00741991" w:rsidRDefault="00741991">
      <w:r>
        <w:separator/>
      </w:r>
    </w:p>
  </w:endnote>
  <w:endnote w:type="continuationSeparator" w:id="0">
    <w:p w14:paraId="31FDDD76" w14:textId="77777777" w:rsidR="00741991" w:rsidRDefault="0074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16104" w14:textId="6F33AC73" w:rsidR="005A1415" w:rsidRPr="0063513A" w:rsidRDefault="0063513A" w:rsidP="003B0A9B">
    <w:pPr>
      <w:pStyle w:val="NormalBold"/>
      <w:tabs>
        <w:tab w:val="left" w:pos="5103"/>
        <w:tab w:val="right" w:pos="15120"/>
      </w:tabs>
      <w:rPr>
        <w:b w:val="0"/>
        <w:sz w:val="16"/>
        <w:szCs w:val="16"/>
      </w:rPr>
    </w:pPr>
    <w:bookmarkStart w:id="1" w:name="_Hlk73519722"/>
    <w:r>
      <w:rPr>
        <w:b w:val="0"/>
        <w:sz w:val="16"/>
        <w:szCs w:val="16"/>
      </w:rPr>
      <w:t>© OCR June 2021 OCR Level 1 in IT User Skills ITQ</w:t>
    </w:r>
    <w:bookmarkEnd w:id="1"/>
    <w:r>
      <w:rPr>
        <w:b w:val="0"/>
        <w:sz w:val="16"/>
        <w:szCs w:val="16"/>
      </w:rPr>
      <w:tab/>
    </w:r>
    <w:r w:rsidR="005A1415" w:rsidRPr="008E28E8">
      <w:rPr>
        <w:b w:val="0"/>
        <w:sz w:val="16"/>
        <w:szCs w:val="16"/>
      </w:rPr>
      <w:t>Evidence Checklist and Evidence Guide for:</w:t>
    </w:r>
    <w:r w:rsidR="005A1415">
      <w:rPr>
        <w:b w:val="0"/>
        <w:sz w:val="16"/>
        <w:szCs w:val="16"/>
      </w:rPr>
      <w:t xml:space="preserve"> Unit 15</w:t>
    </w:r>
    <w:r w:rsidR="005A1415" w:rsidRPr="008E28E8">
      <w:rPr>
        <w:b w:val="0"/>
        <w:sz w:val="16"/>
        <w:szCs w:val="16"/>
      </w:rPr>
      <w:t xml:space="preserve">: </w:t>
    </w:r>
    <w:r w:rsidR="005A1415">
      <w:rPr>
        <w:b w:val="0"/>
        <w:sz w:val="16"/>
        <w:szCs w:val="16"/>
      </w:rPr>
      <w:t xml:space="preserve">Using </w:t>
    </w:r>
    <w:r w:rsidR="009D1866">
      <w:rPr>
        <w:b w:val="0"/>
        <w:sz w:val="16"/>
        <w:szCs w:val="16"/>
      </w:rPr>
      <w:t>c</w:t>
    </w:r>
    <w:r w:rsidR="005A1415">
      <w:rPr>
        <w:b w:val="0"/>
        <w:sz w:val="16"/>
        <w:szCs w:val="16"/>
      </w:rPr>
      <w:t xml:space="preserve">ollaborative </w:t>
    </w:r>
    <w:r w:rsidR="009D1866">
      <w:rPr>
        <w:b w:val="0"/>
        <w:sz w:val="16"/>
        <w:szCs w:val="16"/>
      </w:rPr>
      <w:t>t</w:t>
    </w:r>
    <w:r w:rsidR="005A1415">
      <w:rPr>
        <w:b w:val="0"/>
        <w:sz w:val="16"/>
        <w:szCs w:val="16"/>
      </w:rPr>
      <w:t xml:space="preserve">echnologies </w:t>
    </w:r>
    <w:r w:rsidR="005A1415" w:rsidRPr="008E28E8">
      <w:rPr>
        <w:b w:val="0"/>
        <w:sz w:val="16"/>
        <w:szCs w:val="16"/>
      </w:rPr>
      <w:t xml:space="preserve">Level </w:t>
    </w:r>
    <w:r w:rsidR="005A1415">
      <w:rPr>
        <w:b w:val="0"/>
        <w:sz w:val="16"/>
        <w:szCs w:val="16"/>
      </w:rPr>
      <w:t>1</w:t>
    </w:r>
    <w:r w:rsidR="005A1415" w:rsidRPr="008E28E8">
      <w:rPr>
        <w:b w:val="0"/>
        <w:sz w:val="16"/>
        <w:szCs w:val="16"/>
      </w:rPr>
      <w:t xml:space="preserve"> (Credit Value </w:t>
    </w:r>
    <w:r w:rsidR="005A1415">
      <w:rPr>
        <w:b w:val="0"/>
        <w:sz w:val="16"/>
        <w:szCs w:val="16"/>
      </w:rPr>
      <w:t>3</w:t>
    </w:r>
    <w:r w:rsidR="005A1415" w:rsidRPr="008E28E8">
      <w:rPr>
        <w:b w:val="0"/>
        <w:sz w:val="16"/>
        <w:szCs w:val="16"/>
      </w:rPr>
      <w:t>)</w:t>
    </w:r>
    <w:r w:rsidR="005A1415">
      <w:rPr>
        <w:b w:val="0"/>
        <w:sz w:val="16"/>
        <w:szCs w:val="16"/>
      </w:rPr>
      <w:tab/>
    </w:r>
    <w:r w:rsidR="005A1415">
      <w:rPr>
        <w:rStyle w:val="PageNumber"/>
        <w:rFonts w:cs="Times New Roman"/>
        <w:b w:val="0"/>
        <w:bCs w:val="0"/>
        <w:sz w:val="24"/>
        <w:szCs w:val="20"/>
      </w:rPr>
      <w:fldChar w:fldCharType="begin"/>
    </w:r>
    <w:r w:rsidR="005A1415">
      <w:rPr>
        <w:rStyle w:val="PageNumber"/>
        <w:rFonts w:cs="Times New Roman"/>
        <w:b w:val="0"/>
        <w:bCs w:val="0"/>
        <w:sz w:val="24"/>
        <w:szCs w:val="20"/>
      </w:rPr>
      <w:instrText xml:space="preserve"> PAGE </w:instrText>
    </w:r>
    <w:r w:rsidR="005A1415">
      <w:rPr>
        <w:rStyle w:val="PageNumber"/>
        <w:rFonts w:cs="Times New Roman"/>
        <w:b w:val="0"/>
        <w:bCs w:val="0"/>
        <w:sz w:val="24"/>
        <w:szCs w:val="20"/>
      </w:rPr>
      <w:fldChar w:fldCharType="separate"/>
    </w:r>
    <w:r w:rsidR="003561A4">
      <w:rPr>
        <w:rStyle w:val="PageNumber"/>
        <w:rFonts w:cs="Times New Roman"/>
        <w:b w:val="0"/>
        <w:bCs w:val="0"/>
        <w:noProof/>
        <w:sz w:val="24"/>
        <w:szCs w:val="20"/>
      </w:rPr>
      <w:t>5</w:t>
    </w:r>
    <w:r w:rsidR="005A1415">
      <w:rPr>
        <w:rStyle w:val="PageNumber"/>
        <w:rFonts w:cs="Times New Roman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B2BDC5" w14:textId="77777777" w:rsidR="00741991" w:rsidRDefault="00741991">
      <w:r>
        <w:separator/>
      </w:r>
    </w:p>
  </w:footnote>
  <w:footnote w:type="continuationSeparator" w:id="0">
    <w:p w14:paraId="65BC97FD" w14:textId="77777777" w:rsidR="00741991" w:rsidRDefault="00741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638E7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CEA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88F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104C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78FC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80257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527F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48EF55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62A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5FC38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7BE7B76"/>
    <w:multiLevelType w:val="hybridMultilevel"/>
    <w:tmpl w:val="7F3210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014EF9"/>
    <w:multiLevelType w:val="hybridMultilevel"/>
    <w:tmpl w:val="C5FCE4FE"/>
    <w:lvl w:ilvl="0" w:tplc="F25408B4">
      <w:start w:val="1"/>
      <w:numFmt w:val="bullet"/>
      <w:lvlText w:val=""/>
      <w:lvlJc w:val="left"/>
      <w:pPr>
        <w:tabs>
          <w:tab w:val="num" w:pos="-357"/>
        </w:tabs>
        <w:ind w:left="363" w:hanging="36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6A0639"/>
    <w:multiLevelType w:val="hybridMultilevel"/>
    <w:tmpl w:val="D50A6D9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EC71B75"/>
    <w:multiLevelType w:val="hybridMultilevel"/>
    <w:tmpl w:val="50D44D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11"/>
  </w:num>
  <w:num w:numId="5">
    <w:abstractNumId w:val="11"/>
  </w:num>
  <w:num w:numId="6">
    <w:abstractNumId w:val="11"/>
  </w:num>
  <w:num w:numId="7">
    <w:abstractNumId w:val="11"/>
  </w:num>
  <w:num w:numId="8">
    <w:abstractNumId w:val="13"/>
  </w:num>
  <w:num w:numId="9">
    <w:abstractNumId w:val="15"/>
  </w:num>
  <w:num w:numId="10">
    <w:abstractNumId w:val="14"/>
  </w:num>
  <w:num w:numId="11">
    <w:abstractNumId w:val="12"/>
  </w:num>
  <w:num w:numId="12">
    <w:abstractNumId w:val="1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6F7D"/>
    <w:rsid w:val="000228B0"/>
    <w:rsid w:val="00030280"/>
    <w:rsid w:val="000367A7"/>
    <w:rsid w:val="00051146"/>
    <w:rsid w:val="0008605C"/>
    <w:rsid w:val="00096494"/>
    <w:rsid w:val="000C7CDD"/>
    <w:rsid w:val="000D0160"/>
    <w:rsid w:val="000D74B0"/>
    <w:rsid w:val="000E6251"/>
    <w:rsid w:val="00105500"/>
    <w:rsid w:val="001175DC"/>
    <w:rsid w:val="00124C0A"/>
    <w:rsid w:val="00133FDC"/>
    <w:rsid w:val="0013462D"/>
    <w:rsid w:val="001376AD"/>
    <w:rsid w:val="00145A91"/>
    <w:rsid w:val="001515FB"/>
    <w:rsid w:val="00157885"/>
    <w:rsid w:val="0016340E"/>
    <w:rsid w:val="001712CE"/>
    <w:rsid w:val="0019158E"/>
    <w:rsid w:val="00192788"/>
    <w:rsid w:val="001A67DA"/>
    <w:rsid w:val="001B2CFA"/>
    <w:rsid w:val="001C32E3"/>
    <w:rsid w:val="001C4E7B"/>
    <w:rsid w:val="001D0960"/>
    <w:rsid w:val="001E40EF"/>
    <w:rsid w:val="001F481E"/>
    <w:rsid w:val="00213BC1"/>
    <w:rsid w:val="00223ACC"/>
    <w:rsid w:val="0022466D"/>
    <w:rsid w:val="00233B12"/>
    <w:rsid w:val="002350FB"/>
    <w:rsid w:val="00245BA1"/>
    <w:rsid w:val="00251FF3"/>
    <w:rsid w:val="0026600C"/>
    <w:rsid w:val="00283DAA"/>
    <w:rsid w:val="002B4981"/>
    <w:rsid w:val="002C3526"/>
    <w:rsid w:val="0031393A"/>
    <w:rsid w:val="00314F3D"/>
    <w:rsid w:val="00334328"/>
    <w:rsid w:val="003474A3"/>
    <w:rsid w:val="003561A4"/>
    <w:rsid w:val="00357358"/>
    <w:rsid w:val="00363BE9"/>
    <w:rsid w:val="00373247"/>
    <w:rsid w:val="00391BB2"/>
    <w:rsid w:val="003A2511"/>
    <w:rsid w:val="003B0A9B"/>
    <w:rsid w:val="003B68A2"/>
    <w:rsid w:val="003C64F0"/>
    <w:rsid w:val="003F6221"/>
    <w:rsid w:val="003F7B3E"/>
    <w:rsid w:val="004035F9"/>
    <w:rsid w:val="00415249"/>
    <w:rsid w:val="00461787"/>
    <w:rsid w:val="0046542A"/>
    <w:rsid w:val="004712C1"/>
    <w:rsid w:val="00476EBD"/>
    <w:rsid w:val="00483A47"/>
    <w:rsid w:val="00486EFC"/>
    <w:rsid w:val="004A30B3"/>
    <w:rsid w:val="004C2005"/>
    <w:rsid w:val="004C4A43"/>
    <w:rsid w:val="004C529F"/>
    <w:rsid w:val="004C62D3"/>
    <w:rsid w:val="004D604E"/>
    <w:rsid w:val="004D6573"/>
    <w:rsid w:val="004E659E"/>
    <w:rsid w:val="005174BC"/>
    <w:rsid w:val="005178F6"/>
    <w:rsid w:val="00532DDA"/>
    <w:rsid w:val="005408B7"/>
    <w:rsid w:val="0054329C"/>
    <w:rsid w:val="00557389"/>
    <w:rsid w:val="00557585"/>
    <w:rsid w:val="0056212E"/>
    <w:rsid w:val="0057118E"/>
    <w:rsid w:val="005A1415"/>
    <w:rsid w:val="005E5C27"/>
    <w:rsid w:val="005F492B"/>
    <w:rsid w:val="00631522"/>
    <w:rsid w:val="0063513A"/>
    <w:rsid w:val="00640664"/>
    <w:rsid w:val="00643A03"/>
    <w:rsid w:val="0067431C"/>
    <w:rsid w:val="006776DC"/>
    <w:rsid w:val="00681AD7"/>
    <w:rsid w:val="00686F7D"/>
    <w:rsid w:val="00687385"/>
    <w:rsid w:val="006B253D"/>
    <w:rsid w:val="006B4C4E"/>
    <w:rsid w:val="006C6D98"/>
    <w:rsid w:val="006F0306"/>
    <w:rsid w:val="006F2C49"/>
    <w:rsid w:val="00704141"/>
    <w:rsid w:val="00722992"/>
    <w:rsid w:val="00725327"/>
    <w:rsid w:val="007272D3"/>
    <w:rsid w:val="007360DE"/>
    <w:rsid w:val="00736EE8"/>
    <w:rsid w:val="00740FE3"/>
    <w:rsid w:val="00741991"/>
    <w:rsid w:val="0076655F"/>
    <w:rsid w:val="00773F4F"/>
    <w:rsid w:val="00785B1A"/>
    <w:rsid w:val="00793346"/>
    <w:rsid w:val="00794A32"/>
    <w:rsid w:val="007B4DC9"/>
    <w:rsid w:val="007C3645"/>
    <w:rsid w:val="007D4E46"/>
    <w:rsid w:val="007D5D7B"/>
    <w:rsid w:val="007E13F3"/>
    <w:rsid w:val="007E2D5E"/>
    <w:rsid w:val="007F3FA7"/>
    <w:rsid w:val="00832EED"/>
    <w:rsid w:val="008530CD"/>
    <w:rsid w:val="00856DEC"/>
    <w:rsid w:val="008624DD"/>
    <w:rsid w:val="0086284A"/>
    <w:rsid w:val="00863FC5"/>
    <w:rsid w:val="00864DE3"/>
    <w:rsid w:val="00881D8E"/>
    <w:rsid w:val="008878D3"/>
    <w:rsid w:val="008908FF"/>
    <w:rsid w:val="0089110F"/>
    <w:rsid w:val="008A4947"/>
    <w:rsid w:val="008E31ED"/>
    <w:rsid w:val="008E4A7F"/>
    <w:rsid w:val="0090659A"/>
    <w:rsid w:val="00911EE7"/>
    <w:rsid w:val="0091533C"/>
    <w:rsid w:val="00917151"/>
    <w:rsid w:val="00936DD0"/>
    <w:rsid w:val="009620A8"/>
    <w:rsid w:val="00962BC6"/>
    <w:rsid w:val="00965A75"/>
    <w:rsid w:val="00973FDC"/>
    <w:rsid w:val="00974C2A"/>
    <w:rsid w:val="00990A6D"/>
    <w:rsid w:val="00990A72"/>
    <w:rsid w:val="009B7D88"/>
    <w:rsid w:val="009D1866"/>
    <w:rsid w:val="009E2E5B"/>
    <w:rsid w:val="009E3F77"/>
    <w:rsid w:val="00A0280C"/>
    <w:rsid w:val="00A059C3"/>
    <w:rsid w:val="00A10480"/>
    <w:rsid w:val="00A240C9"/>
    <w:rsid w:val="00A25202"/>
    <w:rsid w:val="00A31C61"/>
    <w:rsid w:val="00A3241A"/>
    <w:rsid w:val="00A4370C"/>
    <w:rsid w:val="00A46EAA"/>
    <w:rsid w:val="00A639D4"/>
    <w:rsid w:val="00A642F5"/>
    <w:rsid w:val="00A671DF"/>
    <w:rsid w:val="00A73594"/>
    <w:rsid w:val="00A73E69"/>
    <w:rsid w:val="00A77F61"/>
    <w:rsid w:val="00A80A10"/>
    <w:rsid w:val="00A82E39"/>
    <w:rsid w:val="00A91782"/>
    <w:rsid w:val="00AA0F04"/>
    <w:rsid w:val="00AA4358"/>
    <w:rsid w:val="00AB1255"/>
    <w:rsid w:val="00AC0764"/>
    <w:rsid w:val="00AC54A7"/>
    <w:rsid w:val="00AD72CD"/>
    <w:rsid w:val="00B03E81"/>
    <w:rsid w:val="00B257EA"/>
    <w:rsid w:val="00B54F0B"/>
    <w:rsid w:val="00BA357B"/>
    <w:rsid w:val="00BB1A08"/>
    <w:rsid w:val="00BC48E9"/>
    <w:rsid w:val="00BD734F"/>
    <w:rsid w:val="00C13BFF"/>
    <w:rsid w:val="00C20008"/>
    <w:rsid w:val="00C208DA"/>
    <w:rsid w:val="00C30584"/>
    <w:rsid w:val="00C4101D"/>
    <w:rsid w:val="00C5042E"/>
    <w:rsid w:val="00C63E5A"/>
    <w:rsid w:val="00C71C9C"/>
    <w:rsid w:val="00C74FDD"/>
    <w:rsid w:val="00C82E3C"/>
    <w:rsid w:val="00CA5334"/>
    <w:rsid w:val="00CA69D5"/>
    <w:rsid w:val="00CC2A21"/>
    <w:rsid w:val="00CD1748"/>
    <w:rsid w:val="00CD1C08"/>
    <w:rsid w:val="00CE3754"/>
    <w:rsid w:val="00CF0846"/>
    <w:rsid w:val="00CF0AAE"/>
    <w:rsid w:val="00CF0CC0"/>
    <w:rsid w:val="00CF21F9"/>
    <w:rsid w:val="00CF55DA"/>
    <w:rsid w:val="00D11A9F"/>
    <w:rsid w:val="00D11DBD"/>
    <w:rsid w:val="00D171C2"/>
    <w:rsid w:val="00D43726"/>
    <w:rsid w:val="00D76AD8"/>
    <w:rsid w:val="00DA4173"/>
    <w:rsid w:val="00DA78B6"/>
    <w:rsid w:val="00DD15CB"/>
    <w:rsid w:val="00DD4398"/>
    <w:rsid w:val="00DD4B83"/>
    <w:rsid w:val="00DF477E"/>
    <w:rsid w:val="00DF720A"/>
    <w:rsid w:val="00DF7AAC"/>
    <w:rsid w:val="00E14489"/>
    <w:rsid w:val="00E21495"/>
    <w:rsid w:val="00E55C87"/>
    <w:rsid w:val="00E75013"/>
    <w:rsid w:val="00E764B7"/>
    <w:rsid w:val="00E85712"/>
    <w:rsid w:val="00E95412"/>
    <w:rsid w:val="00EA5EAC"/>
    <w:rsid w:val="00ED02F4"/>
    <w:rsid w:val="00ED4EAF"/>
    <w:rsid w:val="00EE3880"/>
    <w:rsid w:val="00EF4ABA"/>
    <w:rsid w:val="00F00677"/>
    <w:rsid w:val="00F012A7"/>
    <w:rsid w:val="00F06D20"/>
    <w:rsid w:val="00F117F0"/>
    <w:rsid w:val="00F118DC"/>
    <w:rsid w:val="00F15611"/>
    <w:rsid w:val="00F36846"/>
    <w:rsid w:val="00F41394"/>
    <w:rsid w:val="00F520C2"/>
    <w:rsid w:val="00FB4D1C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1A016BDA"/>
  <w15:chartTrackingRefBased/>
  <w15:docId w15:val="{91CD4866-C3A0-49FD-8315-29CC0808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1">
    <w:name w:val="Normal1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1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1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1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990A6D"/>
    <w:pPr>
      <w:framePr w:hSpace="180" w:wrap="around" w:vAnchor="text" w:hAnchor="margin" w:x="-176" w:y="-47"/>
    </w:pPr>
    <w:rPr>
      <w:b/>
      <w:bCs/>
      <w:i/>
      <w:iCs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990A6D"/>
    <w:rPr>
      <w:b/>
      <w:bCs/>
      <w:i/>
      <w:iCs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customStyle="1" w:styleId="Content">
    <w:name w:val="Content"/>
    <w:basedOn w:val="Normal"/>
    <w:rsid w:val="003F6221"/>
    <w:pPr>
      <w:widowControl w:val="0"/>
      <w:autoSpaceDE w:val="0"/>
      <w:autoSpaceDN w:val="0"/>
      <w:adjustRightInd w:val="0"/>
      <w:jc w:val="both"/>
    </w:pPr>
    <w:rPr>
      <w:rFonts w:cs="Arial"/>
      <w:color w:val="000000"/>
      <w:sz w:val="18"/>
      <w:szCs w:val="18"/>
    </w:rPr>
  </w:style>
  <w:style w:type="paragraph" w:styleId="ListParagraph">
    <w:name w:val="List Paragraph"/>
    <w:basedOn w:val="Normal"/>
    <w:qFormat/>
    <w:rsid w:val="00794A32"/>
    <w:pPr>
      <w:ind w:left="720"/>
      <w:contextualSpacing/>
    </w:pPr>
    <w:rPr>
      <w:rFonts w:cs="Arial"/>
      <w:sz w:val="22"/>
      <w:szCs w:val="22"/>
    </w:rPr>
  </w:style>
  <w:style w:type="paragraph" w:styleId="Header">
    <w:name w:val="header"/>
    <w:basedOn w:val="Normal"/>
    <w:rsid w:val="005A141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A141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A1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Layou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Layout Template</Template>
  <TotalTime>1</TotalTime>
  <Pages>5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Level 1 ITQ 2009</vt:lpstr>
    </vt:vector>
  </TitlesOfParts>
  <Company/>
  <LinksUpToDate>false</LinksUpToDate>
  <CharactersWithSpaces>7348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1 - Unit 15 - Using collaborative technologies - Evidence checklist</dc:title>
  <dc:subject/>
  <dc:creator>OCR</dc:creator>
  <cp:keywords>Evidence checklist</cp:keywords>
  <cp:lastModifiedBy>Mary Bree</cp:lastModifiedBy>
  <cp:revision>3</cp:revision>
  <cp:lastPrinted>2011-08-23T14:01:00Z</cp:lastPrinted>
  <dcterms:created xsi:type="dcterms:W3CDTF">2021-06-16T15:23:00Z</dcterms:created>
  <dcterms:modified xsi:type="dcterms:W3CDTF">2021-06-16T15:28:00Z</dcterms:modified>
</cp:coreProperties>
</file>